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798A3" w14:textId="0101A4E3" w:rsidR="00214656" w:rsidRPr="008C39F7" w:rsidRDefault="00214656" w:rsidP="0021465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 w:rsidR="00465DB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40</w:t>
      </w:r>
    </w:p>
    <w:p w14:paraId="60577EFA" w14:textId="77777777" w:rsidR="00214656" w:rsidRPr="002B69F3" w:rsidRDefault="00214656" w:rsidP="0021465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EF31569" w14:textId="77777777" w:rsidR="00857CAE" w:rsidRPr="005B589C" w:rsidRDefault="00857CAE" w:rsidP="00857CA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E894B84" w14:textId="77777777" w:rsidR="00857CAE" w:rsidRPr="00312F6E" w:rsidRDefault="00857CAE" w:rsidP="00857CA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312F6E">
        <w:rPr>
          <w:lang w:val="en-GB"/>
        </w:rPr>
        <w:tab/>
      </w: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29460787" w:rsidR="00841BCD" w:rsidRPr="00312F6E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Title:</w:t>
      </w:r>
      <w:r w:rsidRPr="00312F6E">
        <w:tab/>
      </w:r>
      <w:r w:rsidR="00C13E7F" w:rsidRPr="00312F6E">
        <w:rPr>
          <w:rFonts w:ascii="Arial" w:eastAsia="Calibri" w:hAnsi="Arial" w:cs="Arial"/>
          <w:b/>
          <w:sz w:val="24"/>
          <w:szCs w:val="24"/>
          <w:lang w:val="en-GB"/>
        </w:rPr>
        <w:t>Simulations for</w:t>
      </w:r>
      <w:r w:rsidR="007D323B" w:rsidRPr="00312F6E">
        <w:rPr>
          <w:rFonts w:ascii="Arial" w:eastAsia="Calibri" w:hAnsi="Arial" w:cs="Arial"/>
          <w:b/>
          <w:sz w:val="24"/>
          <w:szCs w:val="24"/>
          <w:lang w:val="en-GB"/>
        </w:rPr>
        <w:t xml:space="preserve"> </w:t>
      </w:r>
      <w:r w:rsidR="008643A6" w:rsidRPr="00312F6E">
        <w:rPr>
          <w:rFonts w:ascii="Arial" w:eastAsia="Calibri" w:hAnsi="Arial" w:cs="Arial"/>
          <w:b/>
          <w:sz w:val="24"/>
          <w:szCs w:val="24"/>
          <w:lang w:val="en-GB"/>
        </w:rPr>
        <w:t>Coverage Enhancement</w:t>
      </w:r>
      <w:r w:rsidR="00A035C4" w:rsidRPr="00312F6E">
        <w:rPr>
          <w:rFonts w:ascii="Arial" w:eastAsia="Calibri" w:hAnsi="Arial" w:cs="Arial"/>
          <w:b/>
          <w:sz w:val="24"/>
          <w:szCs w:val="24"/>
          <w:lang w:val="en-GB"/>
        </w:rPr>
        <w:t xml:space="preserve"> BS Demodulation</w:t>
      </w:r>
    </w:p>
    <w:p w14:paraId="61529F8D" w14:textId="7F19E77B" w:rsidR="00841BCD" w:rsidRPr="00312F6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312F6E">
        <w:rPr>
          <w:rFonts w:ascii="Arial" w:eastAsia="MS Mincho" w:hAnsi="Arial" w:cs="Arial"/>
          <w:b/>
          <w:sz w:val="24"/>
          <w:szCs w:val="24"/>
          <w:lang w:val="en-GB"/>
        </w:rPr>
        <w:t>Agenda item:</w:t>
      </w:r>
      <w:r w:rsidRPr="00312F6E">
        <w:tab/>
      </w:r>
      <w:r w:rsidR="00214656">
        <w:rPr>
          <w:rFonts w:ascii="Arial" w:eastAsia="MS Mincho" w:hAnsi="Arial" w:cs="Arial"/>
          <w:b/>
          <w:sz w:val="24"/>
          <w:szCs w:val="24"/>
          <w:lang w:val="en-GB"/>
        </w:rPr>
        <w:t>7</w:t>
      </w:r>
      <w:r w:rsidR="00BF60BB">
        <w:rPr>
          <w:rFonts w:ascii="Arial" w:eastAsia="MS Mincho" w:hAnsi="Arial" w:cs="Arial"/>
          <w:b/>
          <w:sz w:val="24"/>
          <w:szCs w:val="24"/>
          <w:lang w:val="en-GB"/>
        </w:rPr>
        <w:t>.17.2</w:t>
      </w:r>
    </w:p>
    <w:p w14:paraId="329520CF" w14:textId="0220FCCB" w:rsidR="00D66188" w:rsidRPr="005804A8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Document for:</w:t>
      </w:r>
      <w:r w:rsidRPr="00312F6E">
        <w:tab/>
      </w:r>
      <w:r w:rsidR="00E91C7F">
        <w:rPr>
          <w:rFonts w:ascii="Arial" w:eastAsia="Calibri" w:hAnsi="Arial" w:cs="Arial"/>
          <w:b/>
          <w:sz w:val="24"/>
          <w:szCs w:val="24"/>
          <w:lang w:val="en-GB"/>
        </w:rPr>
        <w:t>Information</w:t>
      </w:r>
    </w:p>
    <w:p w14:paraId="1E187B38" w14:textId="77777777" w:rsidR="00E323E9" w:rsidRPr="005804A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5804A8" w:rsidRDefault="00841BCD" w:rsidP="00A37002">
      <w:pPr>
        <w:pStyle w:val="RAN4H1"/>
      </w:pPr>
      <w:bookmarkStart w:id="3" w:name="_Toc116995841"/>
      <w:r w:rsidRPr="005804A8">
        <w:t>Intro</w:t>
      </w:r>
      <w:r w:rsidRPr="005804A8">
        <w:rPr>
          <w:rStyle w:val="RAN4H1Char"/>
        </w:rPr>
        <w:t>ductio</w:t>
      </w:r>
      <w:r w:rsidRPr="005804A8">
        <w:t>n</w:t>
      </w:r>
      <w:bookmarkEnd w:id="3"/>
    </w:p>
    <w:p w14:paraId="766B96F8" w14:textId="460FB9F9" w:rsidR="0087567A" w:rsidRPr="005804A8" w:rsidRDefault="00EB7194" w:rsidP="0087567A">
      <w:pPr>
        <w:rPr>
          <w:lang w:val="en-GB"/>
        </w:rPr>
      </w:pPr>
      <w:r w:rsidRPr="005804A8">
        <w:rPr>
          <w:lang w:val="en-GB"/>
        </w:rPr>
        <w:t xml:space="preserve">This document </w:t>
      </w:r>
      <w:r w:rsidR="0087567A" w:rsidRPr="005804A8">
        <w:rPr>
          <w:lang w:val="en-GB"/>
        </w:rPr>
        <w:t>introduces</w:t>
      </w:r>
      <w:r w:rsidR="00EF5117" w:rsidRPr="005804A8">
        <w:rPr>
          <w:lang w:val="en-GB"/>
        </w:rPr>
        <w:t xml:space="preserve"> to RAN4</w:t>
      </w:r>
      <w:r w:rsidR="0087567A" w:rsidRPr="005804A8">
        <w:rPr>
          <w:lang w:val="en-GB"/>
        </w:rPr>
        <w:t xml:space="preserve"> the features associated with coverage enhancement under the Work Item “</w:t>
      </w:r>
      <w:r w:rsidR="00EB1B75" w:rsidRPr="00EB1B75">
        <w:rPr>
          <w:lang w:val="en-GB"/>
        </w:rPr>
        <w:t>Further NR coverage enhancements</w:t>
      </w:r>
      <w:r w:rsidR="0087567A" w:rsidRPr="005804A8">
        <w:rPr>
          <w:lang w:val="en-GB"/>
        </w:rPr>
        <w:t>” and the impact of the newly introduced features on Base Station demodulation within RAN4.</w:t>
      </w:r>
    </w:p>
    <w:p w14:paraId="221A3F95" w14:textId="41F2B4CE" w:rsidR="00047F2A" w:rsidRPr="005804A8" w:rsidRDefault="0087567A" w:rsidP="00C13E7F">
      <w:pPr>
        <w:rPr>
          <w:lang w:val="en-GB"/>
        </w:rPr>
      </w:pPr>
      <w:r w:rsidRPr="005804A8">
        <w:rPr>
          <w:lang w:val="en-GB"/>
        </w:rPr>
        <w:t>Specifically</w:t>
      </w:r>
      <w:r w:rsidR="00EB1B75">
        <w:rPr>
          <w:lang w:val="en-GB"/>
        </w:rPr>
        <w:t>,</w:t>
      </w:r>
      <w:r w:rsidRPr="005804A8">
        <w:rPr>
          <w:lang w:val="en-GB"/>
        </w:rPr>
        <w:t xml:space="preserve"> </w:t>
      </w:r>
      <w:r w:rsidR="00EE41D3" w:rsidRPr="005804A8">
        <w:rPr>
          <w:lang w:val="en-GB"/>
        </w:rPr>
        <w:t xml:space="preserve">within this paper </w:t>
      </w:r>
      <w:r w:rsidR="00C13E7F">
        <w:rPr>
          <w:lang w:val="en-GB"/>
        </w:rPr>
        <w:t>we provide simulation results for the PRACH repetition</w:t>
      </w:r>
      <w:r w:rsidR="00EE41D3" w:rsidRPr="005804A8">
        <w:rPr>
          <w:lang w:val="en-GB"/>
        </w:rPr>
        <w:t xml:space="preserve"> feature introduced in RAN1 and </w:t>
      </w:r>
      <w:r w:rsidR="00C13E7F">
        <w:rPr>
          <w:lang w:val="en-GB"/>
        </w:rPr>
        <w:t xml:space="preserve">its </w:t>
      </w:r>
      <w:r w:rsidR="00EE41D3" w:rsidRPr="005804A8">
        <w:rPr>
          <w:lang w:val="en-GB"/>
        </w:rPr>
        <w:t>impact for BS demodulation performance requirements.</w:t>
      </w:r>
    </w:p>
    <w:p w14:paraId="2B2065FD" w14:textId="7948A7BC" w:rsidR="00AC1A8D" w:rsidRPr="005804A8" w:rsidRDefault="00033ACE" w:rsidP="00AC1A8D">
      <w:pPr>
        <w:pStyle w:val="RAN4H1"/>
      </w:pPr>
      <w:r w:rsidRPr="005804A8">
        <w:t>Discussion</w:t>
      </w:r>
    </w:p>
    <w:p w14:paraId="5DDB0621" w14:textId="6CB2066B" w:rsidR="006833F5" w:rsidRDefault="00012B3A" w:rsidP="006833F5">
      <w:pPr>
        <w:pStyle w:val="RAN4H2"/>
        <w:rPr>
          <w:lang w:val="en-GB"/>
        </w:rPr>
      </w:pPr>
      <w:r w:rsidRPr="005804A8">
        <w:rPr>
          <w:lang w:val="en-GB"/>
        </w:rPr>
        <w:t>PRACH Repetitions</w:t>
      </w:r>
    </w:p>
    <w:p w14:paraId="0CE90614" w14:textId="30C6BBE5" w:rsidR="00C962DA" w:rsidRDefault="00B714D4" w:rsidP="00EF61E6">
      <w:pPr>
        <w:pStyle w:val="RAN4H3"/>
        <w:rPr>
          <w:lang w:val="en-GB"/>
        </w:rPr>
      </w:pPr>
      <w:r>
        <w:rPr>
          <w:lang w:val="en-GB"/>
        </w:rPr>
        <w:t>FR-1</w:t>
      </w:r>
    </w:p>
    <w:p w14:paraId="5A4BB71A" w14:textId="3710090D" w:rsidR="0007690E" w:rsidRDefault="0007690E" w:rsidP="0007690E">
      <w:pPr>
        <w:rPr>
          <w:lang w:val="en-GB"/>
        </w:rPr>
      </w:pPr>
      <w:r>
        <w:rPr>
          <w:lang w:val="en-GB"/>
        </w:rPr>
        <w:t xml:space="preserve">The following section presents the simulation results of Nokia’s simulation campaign on PRACH repetitions </w:t>
      </w:r>
      <w:r w:rsidR="001E7E85">
        <w:rPr>
          <w:lang w:val="en-GB"/>
        </w:rPr>
        <w:t>in FR1</w:t>
      </w:r>
    </w:p>
    <w:p w14:paraId="390EC5D2" w14:textId="60C5659B" w:rsidR="00830C57" w:rsidRDefault="00830C57" w:rsidP="00830C57">
      <w:pPr>
        <w:pStyle w:val="Caption"/>
        <w:keepNext/>
      </w:pPr>
      <w:r>
        <w:t xml:space="preserve">Table </w:t>
      </w:r>
      <w:r w:rsidR="003A7177">
        <w:fldChar w:fldCharType="begin"/>
      </w:r>
      <w:r w:rsidR="003A7177">
        <w:instrText xml:space="preserve"> SEQ Table \* ARABIC </w:instrText>
      </w:r>
      <w:r w:rsidR="003A7177">
        <w:fldChar w:fldCharType="separate"/>
      </w:r>
      <w:r w:rsidR="003A7177">
        <w:rPr>
          <w:noProof/>
        </w:rPr>
        <w:t>1</w:t>
      </w:r>
      <w:r w:rsidR="003A7177">
        <w:rPr>
          <w:noProof/>
        </w:rPr>
        <w:fldChar w:fldCharType="end"/>
      </w:r>
      <w:r>
        <w:t xml:space="preserve"> : 99% Missed Detection for Different PRACH formats with Coverage Enhancements (</w:t>
      </w:r>
      <w:r w:rsidR="00B714D4">
        <w:t xml:space="preserve">FR1, </w:t>
      </w:r>
      <w:r w:rsidR="00367BDA">
        <w:t>,1T2R</w:t>
      </w:r>
      <w:r>
        <w:t>)</w:t>
      </w:r>
    </w:p>
    <w:tbl>
      <w:tblPr>
        <w:tblStyle w:val="TableGrid"/>
        <w:tblW w:w="9449" w:type="dxa"/>
        <w:tblLook w:val="04A0" w:firstRow="1" w:lastRow="0" w:firstColumn="1" w:lastColumn="0" w:noHBand="0" w:noVBand="1"/>
      </w:tblPr>
      <w:tblGrid>
        <w:gridCol w:w="1536"/>
        <w:gridCol w:w="1202"/>
        <w:gridCol w:w="2208"/>
        <w:gridCol w:w="1501"/>
        <w:gridCol w:w="1501"/>
        <w:gridCol w:w="1501"/>
      </w:tblGrid>
      <w:tr w:rsidR="001E7E85" w:rsidRPr="00214656" w14:paraId="0293EEF7" w14:textId="77777777" w:rsidTr="00F239B6">
        <w:trPr>
          <w:trHeight w:val="790"/>
        </w:trPr>
        <w:tc>
          <w:tcPr>
            <w:tcW w:w="1536" w:type="dxa"/>
            <w:hideMark/>
          </w:tcPr>
          <w:p w14:paraId="3F861BD8" w14:textId="77777777" w:rsidR="001E7E85" w:rsidRPr="00214656" w:rsidRDefault="001E7E85" w:rsidP="00F239B6">
            <w:pPr>
              <w:pStyle w:val="TAH"/>
            </w:pPr>
            <w:r>
              <w:t>Preamble Format</w:t>
            </w:r>
          </w:p>
        </w:tc>
        <w:tc>
          <w:tcPr>
            <w:tcW w:w="1202" w:type="dxa"/>
          </w:tcPr>
          <w:p w14:paraId="16E6FD0C" w14:textId="77777777" w:rsidR="001E7E85" w:rsidRPr="00214656" w:rsidRDefault="001E7E85" w:rsidP="00F239B6">
            <w:pPr>
              <w:pStyle w:val="TAH"/>
            </w:pPr>
            <w:r>
              <w:t>BW</w:t>
            </w:r>
          </w:p>
        </w:tc>
        <w:tc>
          <w:tcPr>
            <w:tcW w:w="2208" w:type="dxa"/>
            <w:hideMark/>
          </w:tcPr>
          <w:p w14:paraId="36866517" w14:textId="77777777" w:rsidR="001E7E85" w:rsidRPr="00214656" w:rsidRDefault="001E7E85" w:rsidP="00F239B6">
            <w:pPr>
              <w:pStyle w:val="TAH"/>
            </w:pPr>
            <w:r w:rsidRPr="00214656">
              <w:t>Propagation condition</w:t>
            </w:r>
          </w:p>
        </w:tc>
        <w:tc>
          <w:tcPr>
            <w:tcW w:w="1501" w:type="dxa"/>
            <w:hideMark/>
          </w:tcPr>
          <w:p w14:paraId="5CE0F1E1" w14:textId="77777777" w:rsidR="001E7E85" w:rsidRPr="00214656" w:rsidRDefault="001E7E85" w:rsidP="00F239B6">
            <w:pPr>
              <w:pStyle w:val="TAH"/>
            </w:pPr>
            <w:r w:rsidRPr="00214656">
              <w:t>Frequency offset (Hz)</w:t>
            </w:r>
          </w:p>
        </w:tc>
        <w:tc>
          <w:tcPr>
            <w:tcW w:w="1501" w:type="dxa"/>
            <w:vAlign w:val="center"/>
          </w:tcPr>
          <w:p w14:paraId="3CAC2C5D" w14:textId="77777777" w:rsidR="001E7E85" w:rsidRPr="00214656" w:rsidRDefault="001E7E85" w:rsidP="00F239B6">
            <w:pPr>
              <w:pStyle w:val="TAH"/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Ideal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01" w:type="dxa"/>
            <w:vAlign w:val="center"/>
          </w:tcPr>
          <w:p w14:paraId="342ECDA4" w14:textId="77777777" w:rsidR="001E7E85" w:rsidRPr="00214656" w:rsidRDefault="001E7E85" w:rsidP="00F239B6">
            <w:pPr>
              <w:pStyle w:val="TAH"/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Impairment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1E7E85" w:rsidRPr="00214656" w14:paraId="33A73AF3" w14:textId="77777777" w:rsidTr="00F239B6">
        <w:trPr>
          <w:trHeight w:val="286"/>
        </w:trPr>
        <w:tc>
          <w:tcPr>
            <w:tcW w:w="1536" w:type="dxa"/>
            <w:vMerge w:val="restart"/>
            <w:noWrap/>
            <w:hideMark/>
          </w:tcPr>
          <w:p w14:paraId="004319CE" w14:textId="77777777" w:rsidR="001E7E85" w:rsidRPr="00214656" w:rsidRDefault="001E7E85" w:rsidP="001E7E85">
            <w:pPr>
              <w:pStyle w:val="TAC"/>
            </w:pPr>
            <w:r w:rsidRPr="00214656">
              <w:t>Format A2</w:t>
            </w:r>
          </w:p>
        </w:tc>
        <w:tc>
          <w:tcPr>
            <w:tcW w:w="1202" w:type="dxa"/>
            <w:vMerge w:val="restart"/>
            <w:noWrap/>
            <w:hideMark/>
          </w:tcPr>
          <w:p w14:paraId="29419D6D" w14:textId="77777777" w:rsidR="001E7E85" w:rsidRPr="00214656" w:rsidRDefault="001E7E85" w:rsidP="001E7E85">
            <w:pPr>
              <w:pStyle w:val="TAC"/>
            </w:pPr>
            <w:r w:rsidRPr="0066414B">
              <w:t>15kHz</w:t>
            </w:r>
          </w:p>
          <w:p w14:paraId="554121CD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3EBAA2CB" w14:textId="7EE82861" w:rsidR="001E7E85" w:rsidRPr="00214656" w:rsidRDefault="001E7E85" w:rsidP="001E7E85">
            <w:pPr>
              <w:pStyle w:val="TAC"/>
            </w:pPr>
            <w:r w:rsidRPr="00B63B2D">
              <w:t>AWGN</w:t>
            </w:r>
          </w:p>
        </w:tc>
        <w:tc>
          <w:tcPr>
            <w:tcW w:w="1501" w:type="dxa"/>
            <w:noWrap/>
            <w:hideMark/>
          </w:tcPr>
          <w:p w14:paraId="1904201D" w14:textId="1F2FA8DC" w:rsidR="001E7E85" w:rsidRPr="00214656" w:rsidRDefault="001E7E85" w:rsidP="001E7E85">
            <w:pPr>
              <w:pStyle w:val="TAC"/>
            </w:pPr>
            <w:r w:rsidRPr="00157436">
              <w:t>0</w:t>
            </w:r>
          </w:p>
        </w:tc>
        <w:tc>
          <w:tcPr>
            <w:tcW w:w="1501" w:type="dxa"/>
          </w:tcPr>
          <w:p w14:paraId="4E50AE42" w14:textId="77777777" w:rsidR="001E7E85" w:rsidRPr="00214656" w:rsidRDefault="001E7E85" w:rsidP="001E7E85">
            <w:pPr>
              <w:pStyle w:val="TAC"/>
            </w:pPr>
            <w:r w:rsidRPr="009E5ADF">
              <w:t>-18.8</w:t>
            </w:r>
          </w:p>
        </w:tc>
        <w:tc>
          <w:tcPr>
            <w:tcW w:w="1501" w:type="dxa"/>
          </w:tcPr>
          <w:p w14:paraId="0839FCE3" w14:textId="557FAA98" w:rsidR="001E7E85" w:rsidRPr="00214656" w:rsidRDefault="001E7E85" w:rsidP="001E7E85">
            <w:pPr>
              <w:pStyle w:val="TAC"/>
            </w:pPr>
            <w:r w:rsidRPr="00312D24">
              <w:t>-16.3</w:t>
            </w:r>
          </w:p>
        </w:tc>
      </w:tr>
      <w:tr w:rsidR="001E7E85" w:rsidRPr="00214656" w14:paraId="16C7107B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318D55BE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161F2F38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45633EFA" w14:textId="6AF0BD0E" w:rsidR="001E7E85" w:rsidRPr="00214656" w:rsidRDefault="001E7E85" w:rsidP="001E7E85">
            <w:pPr>
              <w:pStyle w:val="TAC"/>
            </w:pPr>
            <w:r w:rsidRPr="00B63B2D">
              <w:t>TDLC300-100 Low</w:t>
            </w:r>
          </w:p>
        </w:tc>
        <w:tc>
          <w:tcPr>
            <w:tcW w:w="1501" w:type="dxa"/>
            <w:noWrap/>
            <w:hideMark/>
          </w:tcPr>
          <w:p w14:paraId="0B73C92D" w14:textId="49B291BF" w:rsidR="001E7E85" w:rsidRPr="00214656" w:rsidRDefault="001E7E85" w:rsidP="001E7E85">
            <w:pPr>
              <w:pStyle w:val="TAC"/>
            </w:pPr>
            <w:r w:rsidRPr="00157436">
              <w:t>400</w:t>
            </w:r>
          </w:p>
        </w:tc>
        <w:tc>
          <w:tcPr>
            <w:tcW w:w="1501" w:type="dxa"/>
          </w:tcPr>
          <w:p w14:paraId="73F97A58" w14:textId="04578257" w:rsidR="001E7E85" w:rsidRPr="00214656" w:rsidRDefault="001E7E85" w:rsidP="001E7E85">
            <w:pPr>
              <w:pStyle w:val="TAC"/>
            </w:pPr>
            <w:r>
              <w:t>-11.3</w:t>
            </w:r>
          </w:p>
        </w:tc>
        <w:tc>
          <w:tcPr>
            <w:tcW w:w="1501" w:type="dxa"/>
          </w:tcPr>
          <w:p w14:paraId="44D7683F" w14:textId="1DC05C2B" w:rsidR="001E7E85" w:rsidRPr="00214656" w:rsidRDefault="001E7E85" w:rsidP="001E7E85">
            <w:pPr>
              <w:pStyle w:val="TAC"/>
            </w:pPr>
            <w:r w:rsidRPr="00312D24">
              <w:t>-8.8</w:t>
            </w:r>
          </w:p>
        </w:tc>
      </w:tr>
      <w:tr w:rsidR="001E7E85" w:rsidRPr="00214656" w14:paraId="2F37D060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6DCFFF1F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 w:val="restart"/>
            <w:noWrap/>
            <w:hideMark/>
          </w:tcPr>
          <w:p w14:paraId="5F7B2A31" w14:textId="77777777" w:rsidR="001E7E85" w:rsidRPr="00214656" w:rsidRDefault="001E7E85" w:rsidP="001E7E85">
            <w:pPr>
              <w:pStyle w:val="TAC"/>
            </w:pPr>
            <w:r w:rsidRPr="0066414B">
              <w:t>30kHz</w:t>
            </w:r>
          </w:p>
          <w:p w14:paraId="130E833A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2ECD115A" w14:textId="61F44CC5" w:rsidR="001E7E85" w:rsidRPr="00214656" w:rsidRDefault="001E7E85" w:rsidP="001E7E85">
            <w:pPr>
              <w:pStyle w:val="TAC"/>
            </w:pPr>
            <w:r w:rsidRPr="00B63B2D">
              <w:t>AWGN</w:t>
            </w:r>
          </w:p>
        </w:tc>
        <w:tc>
          <w:tcPr>
            <w:tcW w:w="1501" w:type="dxa"/>
            <w:noWrap/>
            <w:hideMark/>
          </w:tcPr>
          <w:p w14:paraId="0C1F75E7" w14:textId="0323BED3" w:rsidR="001E7E85" w:rsidRPr="00214656" w:rsidRDefault="001E7E85" w:rsidP="001E7E85">
            <w:pPr>
              <w:pStyle w:val="TAC"/>
            </w:pPr>
            <w:r w:rsidRPr="00157436">
              <w:t>0</w:t>
            </w:r>
          </w:p>
        </w:tc>
        <w:tc>
          <w:tcPr>
            <w:tcW w:w="1501" w:type="dxa"/>
          </w:tcPr>
          <w:p w14:paraId="2DFAC7FB" w14:textId="77777777" w:rsidR="001E7E85" w:rsidRPr="00214656" w:rsidRDefault="001E7E85" w:rsidP="001E7E85">
            <w:pPr>
              <w:pStyle w:val="TAC"/>
            </w:pPr>
            <w:r w:rsidRPr="009E5ADF">
              <w:t>-18.8</w:t>
            </w:r>
          </w:p>
        </w:tc>
        <w:tc>
          <w:tcPr>
            <w:tcW w:w="1501" w:type="dxa"/>
          </w:tcPr>
          <w:p w14:paraId="08D6B058" w14:textId="4CE758B6" w:rsidR="001E7E85" w:rsidRPr="00214656" w:rsidRDefault="001E7E85" w:rsidP="001E7E85">
            <w:pPr>
              <w:pStyle w:val="TAC"/>
            </w:pPr>
            <w:r w:rsidRPr="00312D24">
              <w:t>-16.3</w:t>
            </w:r>
          </w:p>
        </w:tc>
      </w:tr>
      <w:tr w:rsidR="001E7E85" w:rsidRPr="00214656" w14:paraId="5AD4BC01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0B41B364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728BC5DD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77329483" w14:textId="3F411707" w:rsidR="001E7E85" w:rsidRPr="00214656" w:rsidRDefault="001E7E85" w:rsidP="001E7E85">
            <w:pPr>
              <w:pStyle w:val="TAC"/>
            </w:pPr>
            <w:r w:rsidRPr="00B63B2D">
              <w:t>TDLC300-100 Low</w:t>
            </w:r>
          </w:p>
        </w:tc>
        <w:tc>
          <w:tcPr>
            <w:tcW w:w="1501" w:type="dxa"/>
            <w:noWrap/>
            <w:hideMark/>
          </w:tcPr>
          <w:p w14:paraId="6A784EB6" w14:textId="2CA1E529" w:rsidR="001E7E85" w:rsidRPr="00214656" w:rsidRDefault="001E7E85" w:rsidP="001E7E85">
            <w:pPr>
              <w:pStyle w:val="TAC"/>
            </w:pPr>
            <w:r w:rsidRPr="00157436">
              <w:t>400</w:t>
            </w:r>
          </w:p>
        </w:tc>
        <w:tc>
          <w:tcPr>
            <w:tcW w:w="1501" w:type="dxa"/>
          </w:tcPr>
          <w:p w14:paraId="24709654" w14:textId="680EAD4F" w:rsidR="001E7E85" w:rsidRPr="00214656" w:rsidRDefault="001E7E85" w:rsidP="001E7E85">
            <w:pPr>
              <w:pStyle w:val="TAC"/>
            </w:pPr>
            <w:r>
              <w:t>-11.4</w:t>
            </w:r>
          </w:p>
        </w:tc>
        <w:tc>
          <w:tcPr>
            <w:tcW w:w="1501" w:type="dxa"/>
          </w:tcPr>
          <w:p w14:paraId="0E43D1CF" w14:textId="62431050" w:rsidR="001E7E85" w:rsidRPr="00214656" w:rsidRDefault="001E7E85" w:rsidP="001E7E85">
            <w:pPr>
              <w:pStyle w:val="TAC"/>
            </w:pPr>
            <w:r w:rsidRPr="00312D24">
              <w:t>-8.8</w:t>
            </w:r>
          </w:p>
        </w:tc>
      </w:tr>
      <w:tr w:rsidR="001E7E85" w:rsidRPr="00214656" w14:paraId="5B1874C7" w14:textId="77777777" w:rsidTr="00F239B6">
        <w:trPr>
          <w:trHeight w:val="286"/>
        </w:trPr>
        <w:tc>
          <w:tcPr>
            <w:tcW w:w="1536" w:type="dxa"/>
            <w:vMerge w:val="restart"/>
            <w:noWrap/>
            <w:hideMark/>
          </w:tcPr>
          <w:p w14:paraId="2E3D48FB" w14:textId="77777777" w:rsidR="001E7E85" w:rsidRPr="00214656" w:rsidRDefault="001E7E85" w:rsidP="001E7E85">
            <w:pPr>
              <w:pStyle w:val="TAC"/>
            </w:pPr>
            <w:r w:rsidRPr="00214656">
              <w:t>Format B4</w:t>
            </w:r>
          </w:p>
        </w:tc>
        <w:tc>
          <w:tcPr>
            <w:tcW w:w="1202" w:type="dxa"/>
            <w:vMerge w:val="restart"/>
            <w:noWrap/>
            <w:hideMark/>
          </w:tcPr>
          <w:p w14:paraId="00259E21" w14:textId="77777777" w:rsidR="001E7E85" w:rsidRPr="00214656" w:rsidRDefault="001E7E85" w:rsidP="001E7E85">
            <w:pPr>
              <w:pStyle w:val="TAC"/>
            </w:pPr>
            <w:r w:rsidRPr="0066414B">
              <w:t>15kHz</w:t>
            </w:r>
          </w:p>
          <w:p w14:paraId="3E2FFC67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51F2DFE6" w14:textId="5FBB65C6" w:rsidR="001E7E85" w:rsidRPr="00214656" w:rsidRDefault="001E7E85" w:rsidP="001E7E85">
            <w:pPr>
              <w:pStyle w:val="TAC"/>
            </w:pPr>
            <w:r w:rsidRPr="00B63B2D">
              <w:t>AWGN</w:t>
            </w:r>
          </w:p>
        </w:tc>
        <w:tc>
          <w:tcPr>
            <w:tcW w:w="1501" w:type="dxa"/>
            <w:noWrap/>
            <w:hideMark/>
          </w:tcPr>
          <w:p w14:paraId="6D8452AB" w14:textId="2E58B7D3" w:rsidR="001E7E85" w:rsidRPr="00214656" w:rsidRDefault="001E7E85" w:rsidP="001E7E85">
            <w:pPr>
              <w:pStyle w:val="TAC"/>
            </w:pPr>
            <w:r w:rsidRPr="00157436">
              <w:t>0</w:t>
            </w:r>
          </w:p>
        </w:tc>
        <w:tc>
          <w:tcPr>
            <w:tcW w:w="1501" w:type="dxa"/>
          </w:tcPr>
          <w:p w14:paraId="08645B57" w14:textId="77777777" w:rsidR="001E7E85" w:rsidRPr="00214656" w:rsidRDefault="001E7E85" w:rsidP="001E7E85">
            <w:pPr>
              <w:pStyle w:val="TAC"/>
            </w:pPr>
            <w:r w:rsidRPr="009E5ADF">
              <w:t>-23.5</w:t>
            </w:r>
          </w:p>
        </w:tc>
        <w:tc>
          <w:tcPr>
            <w:tcW w:w="1501" w:type="dxa"/>
          </w:tcPr>
          <w:p w14:paraId="0D10DDC5" w14:textId="3DEF0C64" w:rsidR="001E7E85" w:rsidRPr="00214656" w:rsidRDefault="001E7E85" w:rsidP="001E7E85">
            <w:pPr>
              <w:pStyle w:val="TAC"/>
            </w:pPr>
            <w:r w:rsidRPr="00312D24">
              <w:t>-21</w:t>
            </w:r>
          </w:p>
        </w:tc>
      </w:tr>
      <w:tr w:rsidR="001E7E85" w:rsidRPr="00214656" w14:paraId="4909FE1F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5444E88F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729A8FDC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2E8DE9ED" w14:textId="294FE6C1" w:rsidR="001E7E85" w:rsidRPr="00214656" w:rsidRDefault="001E7E85" w:rsidP="001E7E85">
            <w:pPr>
              <w:pStyle w:val="TAC"/>
            </w:pPr>
            <w:r w:rsidRPr="00B63B2D">
              <w:t>TDLC300-100 Low</w:t>
            </w:r>
          </w:p>
        </w:tc>
        <w:tc>
          <w:tcPr>
            <w:tcW w:w="1501" w:type="dxa"/>
            <w:noWrap/>
            <w:hideMark/>
          </w:tcPr>
          <w:p w14:paraId="1553FE72" w14:textId="7E056F86" w:rsidR="001E7E85" w:rsidRPr="00214656" w:rsidRDefault="001E7E85" w:rsidP="001E7E85">
            <w:pPr>
              <w:pStyle w:val="TAC"/>
            </w:pPr>
            <w:r w:rsidRPr="00157436">
              <w:t>400</w:t>
            </w:r>
          </w:p>
        </w:tc>
        <w:tc>
          <w:tcPr>
            <w:tcW w:w="1501" w:type="dxa"/>
          </w:tcPr>
          <w:p w14:paraId="52550A9E" w14:textId="5D4E701E" w:rsidR="001E7E85" w:rsidRPr="00214656" w:rsidRDefault="001E7E85" w:rsidP="001E7E85">
            <w:pPr>
              <w:pStyle w:val="TAC"/>
            </w:pPr>
            <w:r>
              <w:t>-11.9</w:t>
            </w:r>
          </w:p>
        </w:tc>
        <w:tc>
          <w:tcPr>
            <w:tcW w:w="1501" w:type="dxa"/>
          </w:tcPr>
          <w:p w14:paraId="238539E0" w14:textId="16BB26B5" w:rsidR="001E7E85" w:rsidRPr="00214656" w:rsidRDefault="001E7E85" w:rsidP="001E7E85">
            <w:pPr>
              <w:pStyle w:val="TAC"/>
            </w:pPr>
            <w:r w:rsidRPr="00312D24">
              <w:t>-9.4</w:t>
            </w:r>
          </w:p>
        </w:tc>
      </w:tr>
      <w:tr w:rsidR="001E7E85" w:rsidRPr="00214656" w14:paraId="779A0100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1F66CA7F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 w:val="restart"/>
            <w:noWrap/>
            <w:hideMark/>
          </w:tcPr>
          <w:p w14:paraId="45733ECE" w14:textId="77777777" w:rsidR="001E7E85" w:rsidRPr="00214656" w:rsidRDefault="001E7E85" w:rsidP="001E7E85">
            <w:pPr>
              <w:pStyle w:val="TAC"/>
            </w:pPr>
            <w:r w:rsidRPr="0066414B">
              <w:t>30kHz</w:t>
            </w:r>
          </w:p>
          <w:p w14:paraId="713D486A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570FF3B5" w14:textId="32E64C29" w:rsidR="001E7E85" w:rsidRPr="00214656" w:rsidRDefault="001E7E85" w:rsidP="001E7E85">
            <w:pPr>
              <w:pStyle w:val="TAC"/>
            </w:pPr>
            <w:r w:rsidRPr="00B63B2D">
              <w:t>AWGN</w:t>
            </w:r>
          </w:p>
        </w:tc>
        <w:tc>
          <w:tcPr>
            <w:tcW w:w="1501" w:type="dxa"/>
            <w:noWrap/>
            <w:hideMark/>
          </w:tcPr>
          <w:p w14:paraId="1A05417F" w14:textId="227F5C2A" w:rsidR="001E7E85" w:rsidRPr="00214656" w:rsidRDefault="001E7E85" w:rsidP="001E7E85">
            <w:pPr>
              <w:pStyle w:val="TAC"/>
            </w:pPr>
            <w:r w:rsidRPr="00157436">
              <w:t>0</w:t>
            </w:r>
          </w:p>
        </w:tc>
        <w:tc>
          <w:tcPr>
            <w:tcW w:w="1501" w:type="dxa"/>
          </w:tcPr>
          <w:p w14:paraId="56AE5756" w14:textId="77777777" w:rsidR="001E7E85" w:rsidRPr="00214656" w:rsidRDefault="001E7E85" w:rsidP="001E7E85">
            <w:pPr>
              <w:pStyle w:val="TAC"/>
            </w:pPr>
            <w:r w:rsidRPr="009E5ADF">
              <w:t>-23.5</w:t>
            </w:r>
          </w:p>
        </w:tc>
        <w:tc>
          <w:tcPr>
            <w:tcW w:w="1501" w:type="dxa"/>
          </w:tcPr>
          <w:p w14:paraId="795972E7" w14:textId="3FD8665D" w:rsidR="001E7E85" w:rsidRPr="00214656" w:rsidRDefault="001E7E85" w:rsidP="001E7E85">
            <w:pPr>
              <w:pStyle w:val="TAC"/>
            </w:pPr>
            <w:r w:rsidRPr="00312D24">
              <w:t>-21</w:t>
            </w:r>
          </w:p>
        </w:tc>
      </w:tr>
      <w:tr w:rsidR="001E7E85" w:rsidRPr="00214656" w14:paraId="146FEA0E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6A254B38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33C384AD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6EC5B8D0" w14:textId="6FF69AE7" w:rsidR="001E7E85" w:rsidRPr="00214656" w:rsidRDefault="001E7E85" w:rsidP="001E7E85">
            <w:pPr>
              <w:pStyle w:val="TAC"/>
            </w:pPr>
            <w:r w:rsidRPr="00B63B2D">
              <w:t>TDLC300-100 Low</w:t>
            </w:r>
          </w:p>
        </w:tc>
        <w:tc>
          <w:tcPr>
            <w:tcW w:w="1501" w:type="dxa"/>
            <w:noWrap/>
            <w:hideMark/>
          </w:tcPr>
          <w:p w14:paraId="324FE6D8" w14:textId="037222B0" w:rsidR="001E7E85" w:rsidRPr="00214656" w:rsidRDefault="001E7E85" w:rsidP="001E7E85">
            <w:pPr>
              <w:pStyle w:val="TAC"/>
            </w:pPr>
            <w:r w:rsidRPr="00157436">
              <w:t>400</w:t>
            </w:r>
          </w:p>
        </w:tc>
        <w:tc>
          <w:tcPr>
            <w:tcW w:w="1501" w:type="dxa"/>
          </w:tcPr>
          <w:p w14:paraId="3E57B9DF" w14:textId="7C1F7802" w:rsidR="001E7E85" w:rsidRPr="00214656" w:rsidRDefault="001E7E85" w:rsidP="001E7E85">
            <w:pPr>
              <w:pStyle w:val="TAC"/>
            </w:pPr>
            <w:r>
              <w:t>-12.1</w:t>
            </w:r>
          </w:p>
        </w:tc>
        <w:tc>
          <w:tcPr>
            <w:tcW w:w="1501" w:type="dxa"/>
          </w:tcPr>
          <w:p w14:paraId="46826BD7" w14:textId="6BDBDF6A" w:rsidR="001E7E85" w:rsidRPr="00214656" w:rsidRDefault="001E7E85" w:rsidP="001E7E85">
            <w:pPr>
              <w:pStyle w:val="TAC"/>
            </w:pPr>
            <w:r w:rsidRPr="00312D24">
              <w:t>-9.6</w:t>
            </w:r>
          </w:p>
        </w:tc>
      </w:tr>
      <w:tr w:rsidR="001E7E85" w:rsidRPr="00214656" w14:paraId="0FC9376D" w14:textId="77777777" w:rsidTr="00F239B6">
        <w:trPr>
          <w:trHeight w:val="286"/>
        </w:trPr>
        <w:tc>
          <w:tcPr>
            <w:tcW w:w="1536" w:type="dxa"/>
            <w:vMerge w:val="restart"/>
            <w:noWrap/>
            <w:hideMark/>
          </w:tcPr>
          <w:p w14:paraId="2472D17C" w14:textId="77777777" w:rsidR="001E7E85" w:rsidRPr="00214656" w:rsidRDefault="001E7E85" w:rsidP="001E7E85">
            <w:pPr>
              <w:pStyle w:val="TAC"/>
            </w:pPr>
            <w:r w:rsidRPr="00214656">
              <w:t>Format C2</w:t>
            </w:r>
          </w:p>
        </w:tc>
        <w:tc>
          <w:tcPr>
            <w:tcW w:w="1202" w:type="dxa"/>
            <w:vMerge w:val="restart"/>
            <w:noWrap/>
            <w:hideMark/>
          </w:tcPr>
          <w:p w14:paraId="63DB56F0" w14:textId="77777777" w:rsidR="001E7E85" w:rsidRPr="00214656" w:rsidRDefault="001E7E85" w:rsidP="001E7E85">
            <w:pPr>
              <w:pStyle w:val="TAC"/>
            </w:pPr>
            <w:r w:rsidRPr="0066414B">
              <w:t>15kHz</w:t>
            </w:r>
          </w:p>
          <w:p w14:paraId="70A32DAB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3F1BFC52" w14:textId="69231E07" w:rsidR="001E7E85" w:rsidRPr="00214656" w:rsidRDefault="001E7E85" w:rsidP="001E7E85">
            <w:pPr>
              <w:pStyle w:val="TAC"/>
            </w:pPr>
            <w:r w:rsidRPr="00B63B2D">
              <w:t>AWGN</w:t>
            </w:r>
          </w:p>
        </w:tc>
        <w:tc>
          <w:tcPr>
            <w:tcW w:w="1501" w:type="dxa"/>
            <w:noWrap/>
            <w:hideMark/>
          </w:tcPr>
          <w:p w14:paraId="2FABB1BA" w14:textId="1C3E9D04" w:rsidR="001E7E85" w:rsidRPr="00214656" w:rsidRDefault="001E7E85" w:rsidP="001E7E85">
            <w:pPr>
              <w:pStyle w:val="TAC"/>
            </w:pPr>
            <w:r w:rsidRPr="00157436">
              <w:t>0</w:t>
            </w:r>
          </w:p>
        </w:tc>
        <w:tc>
          <w:tcPr>
            <w:tcW w:w="1501" w:type="dxa"/>
          </w:tcPr>
          <w:p w14:paraId="68CE0189" w14:textId="77777777" w:rsidR="001E7E85" w:rsidRPr="00214656" w:rsidRDefault="001E7E85" w:rsidP="001E7E85">
            <w:pPr>
              <w:pStyle w:val="TAC"/>
            </w:pPr>
            <w:r w:rsidRPr="009E5ADF">
              <w:t>-18.8</w:t>
            </w:r>
          </w:p>
        </w:tc>
        <w:tc>
          <w:tcPr>
            <w:tcW w:w="1501" w:type="dxa"/>
          </w:tcPr>
          <w:p w14:paraId="421DE439" w14:textId="209CFE48" w:rsidR="001E7E85" w:rsidRPr="00214656" w:rsidRDefault="001E7E85" w:rsidP="001E7E85">
            <w:pPr>
              <w:pStyle w:val="TAC"/>
            </w:pPr>
            <w:r w:rsidRPr="00312D24">
              <w:t>-16.3</w:t>
            </w:r>
          </w:p>
        </w:tc>
      </w:tr>
      <w:tr w:rsidR="001E7E85" w:rsidRPr="00214656" w14:paraId="09F9E332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35600679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3FE51A70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5334034B" w14:textId="5CB0EA01" w:rsidR="001E7E85" w:rsidRPr="00214656" w:rsidRDefault="001E7E85" w:rsidP="001E7E85">
            <w:pPr>
              <w:pStyle w:val="TAC"/>
            </w:pPr>
            <w:r w:rsidRPr="00B63B2D">
              <w:t>TDLC300-100 Low</w:t>
            </w:r>
          </w:p>
        </w:tc>
        <w:tc>
          <w:tcPr>
            <w:tcW w:w="1501" w:type="dxa"/>
            <w:noWrap/>
            <w:hideMark/>
          </w:tcPr>
          <w:p w14:paraId="0D6F2E77" w14:textId="75985803" w:rsidR="001E7E85" w:rsidRPr="00214656" w:rsidRDefault="001E7E85" w:rsidP="001E7E85">
            <w:pPr>
              <w:pStyle w:val="TAC"/>
            </w:pPr>
            <w:r w:rsidRPr="00157436">
              <w:t>400</w:t>
            </w:r>
          </w:p>
        </w:tc>
        <w:tc>
          <w:tcPr>
            <w:tcW w:w="1501" w:type="dxa"/>
          </w:tcPr>
          <w:p w14:paraId="7D563304" w14:textId="68E9E3E3" w:rsidR="001E7E85" w:rsidRPr="00214656" w:rsidRDefault="001E7E85" w:rsidP="001E7E85">
            <w:pPr>
              <w:pStyle w:val="TAC"/>
            </w:pPr>
            <w:r>
              <w:t>-10.9</w:t>
            </w:r>
          </w:p>
        </w:tc>
        <w:tc>
          <w:tcPr>
            <w:tcW w:w="1501" w:type="dxa"/>
          </w:tcPr>
          <w:p w14:paraId="6EF00B99" w14:textId="41D3C6A1" w:rsidR="001E7E85" w:rsidRPr="00214656" w:rsidRDefault="001E7E85" w:rsidP="001E7E85">
            <w:pPr>
              <w:pStyle w:val="TAC"/>
            </w:pPr>
            <w:r w:rsidRPr="00312D24">
              <w:t>-8.4</w:t>
            </w:r>
          </w:p>
        </w:tc>
      </w:tr>
      <w:tr w:rsidR="001E7E85" w:rsidRPr="00214656" w14:paraId="5440EB0A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528DBD52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 w:val="restart"/>
            <w:noWrap/>
            <w:hideMark/>
          </w:tcPr>
          <w:p w14:paraId="22A4C98F" w14:textId="77777777" w:rsidR="001E7E85" w:rsidRPr="00214656" w:rsidRDefault="001E7E85" w:rsidP="001E7E85">
            <w:pPr>
              <w:pStyle w:val="TAC"/>
            </w:pPr>
            <w:r w:rsidRPr="0066414B">
              <w:t>30kHz</w:t>
            </w:r>
          </w:p>
        </w:tc>
        <w:tc>
          <w:tcPr>
            <w:tcW w:w="2208" w:type="dxa"/>
            <w:noWrap/>
            <w:hideMark/>
          </w:tcPr>
          <w:p w14:paraId="26D53377" w14:textId="565D8EBA" w:rsidR="001E7E85" w:rsidRPr="00214656" w:rsidRDefault="001E7E85" w:rsidP="001E7E85">
            <w:pPr>
              <w:pStyle w:val="TAC"/>
            </w:pPr>
            <w:r w:rsidRPr="00B63B2D">
              <w:t>AWGN</w:t>
            </w:r>
          </w:p>
        </w:tc>
        <w:tc>
          <w:tcPr>
            <w:tcW w:w="1501" w:type="dxa"/>
            <w:noWrap/>
            <w:hideMark/>
          </w:tcPr>
          <w:p w14:paraId="5C241EC4" w14:textId="648AC371" w:rsidR="001E7E85" w:rsidRPr="00214656" w:rsidRDefault="001E7E85" w:rsidP="001E7E85">
            <w:pPr>
              <w:pStyle w:val="TAC"/>
            </w:pPr>
            <w:r w:rsidRPr="00157436">
              <w:t>0</w:t>
            </w:r>
          </w:p>
        </w:tc>
        <w:tc>
          <w:tcPr>
            <w:tcW w:w="1501" w:type="dxa"/>
          </w:tcPr>
          <w:p w14:paraId="70BD2A6E" w14:textId="77777777" w:rsidR="001E7E85" w:rsidRPr="00214656" w:rsidRDefault="001E7E85" w:rsidP="001E7E85">
            <w:pPr>
              <w:pStyle w:val="TAC"/>
            </w:pPr>
            <w:r w:rsidRPr="009E5ADF">
              <w:t>-18.8</w:t>
            </w:r>
          </w:p>
        </w:tc>
        <w:tc>
          <w:tcPr>
            <w:tcW w:w="1501" w:type="dxa"/>
          </w:tcPr>
          <w:p w14:paraId="2411A703" w14:textId="37664CB2" w:rsidR="001E7E85" w:rsidRPr="00214656" w:rsidRDefault="001E7E85" w:rsidP="001E7E85">
            <w:pPr>
              <w:pStyle w:val="TAC"/>
            </w:pPr>
            <w:r w:rsidRPr="00312D24">
              <w:t>-16.3</w:t>
            </w:r>
          </w:p>
        </w:tc>
      </w:tr>
      <w:tr w:rsidR="001E7E85" w:rsidRPr="00214656" w14:paraId="763EC727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5985CD60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7D24C78B" w14:textId="77777777" w:rsidR="001E7E85" w:rsidRPr="00214656" w:rsidRDefault="001E7E85" w:rsidP="001E7E85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07082060" w14:textId="5BCA1139" w:rsidR="001E7E85" w:rsidRPr="00214656" w:rsidRDefault="001E7E85" w:rsidP="001E7E85">
            <w:pPr>
              <w:pStyle w:val="TAC"/>
            </w:pPr>
            <w:r w:rsidRPr="00B63B2D">
              <w:t>TDLC300-100 Low</w:t>
            </w:r>
          </w:p>
        </w:tc>
        <w:tc>
          <w:tcPr>
            <w:tcW w:w="1501" w:type="dxa"/>
            <w:noWrap/>
            <w:hideMark/>
          </w:tcPr>
          <w:p w14:paraId="5DCEC689" w14:textId="42442C5C" w:rsidR="001E7E85" w:rsidRPr="00214656" w:rsidRDefault="001E7E85" w:rsidP="001E7E85">
            <w:pPr>
              <w:pStyle w:val="TAC"/>
            </w:pPr>
            <w:r w:rsidRPr="00157436">
              <w:t>400</w:t>
            </w:r>
          </w:p>
        </w:tc>
        <w:tc>
          <w:tcPr>
            <w:tcW w:w="1501" w:type="dxa"/>
          </w:tcPr>
          <w:p w14:paraId="60A3506E" w14:textId="5B629815" w:rsidR="001E7E85" w:rsidRPr="00214656" w:rsidRDefault="001E7E85" w:rsidP="001E7E85">
            <w:pPr>
              <w:pStyle w:val="TAC"/>
            </w:pPr>
            <w:r>
              <w:t>-11.5</w:t>
            </w:r>
          </w:p>
        </w:tc>
        <w:tc>
          <w:tcPr>
            <w:tcW w:w="1501" w:type="dxa"/>
          </w:tcPr>
          <w:p w14:paraId="745183EB" w14:textId="6A9925F3" w:rsidR="001E7E85" w:rsidRPr="00214656" w:rsidRDefault="001E7E85" w:rsidP="001E7E85">
            <w:pPr>
              <w:pStyle w:val="TAC"/>
            </w:pPr>
            <w:r w:rsidRPr="00312D24">
              <w:t>-9</w:t>
            </w:r>
          </w:p>
        </w:tc>
      </w:tr>
    </w:tbl>
    <w:p w14:paraId="3A91D2A5" w14:textId="77777777" w:rsidR="00214656" w:rsidRPr="00214656" w:rsidRDefault="00214656" w:rsidP="00214656"/>
    <w:p w14:paraId="169C5BB4" w14:textId="77777777" w:rsidR="00562390" w:rsidRDefault="00562390" w:rsidP="00562390">
      <w:pPr>
        <w:rPr>
          <w:lang w:val="en-GB"/>
        </w:rPr>
      </w:pPr>
    </w:p>
    <w:p w14:paraId="3D12D445" w14:textId="396887E1" w:rsidR="00B714D4" w:rsidRDefault="00B714D4" w:rsidP="00B714D4">
      <w:pPr>
        <w:pStyle w:val="RAN4H3"/>
        <w:rPr>
          <w:lang w:val="en-GB"/>
        </w:rPr>
      </w:pPr>
      <w:r>
        <w:rPr>
          <w:lang w:val="en-GB"/>
        </w:rPr>
        <w:t>FR</w:t>
      </w:r>
      <w:r w:rsidR="00F64605">
        <w:rPr>
          <w:lang w:val="en-GB"/>
        </w:rPr>
        <w:t>2</w:t>
      </w:r>
      <w:r w:rsidR="00214656">
        <w:rPr>
          <w:lang w:val="en-GB"/>
        </w:rPr>
        <w:t>-1</w:t>
      </w:r>
      <w:r>
        <w:rPr>
          <w:lang w:val="en-GB"/>
        </w:rPr>
        <w:t xml:space="preserve"> </w:t>
      </w:r>
    </w:p>
    <w:p w14:paraId="16663C7A" w14:textId="4ADC8518" w:rsidR="00B714D4" w:rsidRDefault="00B714D4" w:rsidP="00B714D4">
      <w:pPr>
        <w:rPr>
          <w:lang w:val="en-GB"/>
        </w:rPr>
      </w:pPr>
      <w:r>
        <w:rPr>
          <w:lang w:val="en-GB"/>
        </w:rPr>
        <w:t xml:space="preserve">The following section presents the simulation results of Nokia’s simulation campaign on PRACH repetitions </w:t>
      </w:r>
      <w:r w:rsidR="00214656">
        <w:rPr>
          <w:lang w:val="en-GB"/>
        </w:rPr>
        <w:t>in FR2-1.</w:t>
      </w:r>
    </w:p>
    <w:p w14:paraId="6B2ACCE4" w14:textId="1E899AB8" w:rsidR="00B714D4" w:rsidRDefault="00B714D4" w:rsidP="00B714D4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: 99% Missed Detection for Different PRACH formats with Coverage Enhancements (FR</w:t>
      </w:r>
      <w:r w:rsidR="00F64605">
        <w:t>2</w:t>
      </w:r>
      <w:r>
        <w:t>, 1T2R)</w:t>
      </w:r>
    </w:p>
    <w:tbl>
      <w:tblPr>
        <w:tblStyle w:val="TableGrid"/>
        <w:tblW w:w="9449" w:type="dxa"/>
        <w:tblLook w:val="04A0" w:firstRow="1" w:lastRow="0" w:firstColumn="1" w:lastColumn="0" w:noHBand="0" w:noVBand="1"/>
      </w:tblPr>
      <w:tblGrid>
        <w:gridCol w:w="1536"/>
        <w:gridCol w:w="1202"/>
        <w:gridCol w:w="2208"/>
        <w:gridCol w:w="1501"/>
        <w:gridCol w:w="1501"/>
        <w:gridCol w:w="1501"/>
      </w:tblGrid>
      <w:tr w:rsidR="00214656" w:rsidRPr="00214656" w14:paraId="36C2357B" w14:textId="77777777" w:rsidTr="00F239B6">
        <w:trPr>
          <w:trHeight w:val="790"/>
        </w:trPr>
        <w:tc>
          <w:tcPr>
            <w:tcW w:w="1536" w:type="dxa"/>
            <w:hideMark/>
          </w:tcPr>
          <w:p w14:paraId="365D93E9" w14:textId="77777777" w:rsidR="00214656" w:rsidRPr="00214656" w:rsidRDefault="00214656" w:rsidP="00F239B6">
            <w:pPr>
              <w:pStyle w:val="TAH"/>
            </w:pPr>
            <w:r>
              <w:t>Preamble Format</w:t>
            </w:r>
          </w:p>
        </w:tc>
        <w:tc>
          <w:tcPr>
            <w:tcW w:w="1202" w:type="dxa"/>
          </w:tcPr>
          <w:p w14:paraId="3F0027BD" w14:textId="77777777" w:rsidR="00214656" w:rsidRPr="00214656" w:rsidRDefault="00214656" w:rsidP="00F239B6">
            <w:pPr>
              <w:pStyle w:val="TAH"/>
            </w:pPr>
            <w:r>
              <w:t>BW</w:t>
            </w:r>
          </w:p>
        </w:tc>
        <w:tc>
          <w:tcPr>
            <w:tcW w:w="2208" w:type="dxa"/>
            <w:hideMark/>
          </w:tcPr>
          <w:p w14:paraId="04014C30" w14:textId="77777777" w:rsidR="00214656" w:rsidRPr="00214656" w:rsidRDefault="00214656" w:rsidP="00F239B6">
            <w:pPr>
              <w:pStyle w:val="TAH"/>
            </w:pPr>
            <w:r w:rsidRPr="00214656">
              <w:t>Propagation condition</w:t>
            </w:r>
          </w:p>
        </w:tc>
        <w:tc>
          <w:tcPr>
            <w:tcW w:w="1501" w:type="dxa"/>
            <w:hideMark/>
          </w:tcPr>
          <w:p w14:paraId="40D48EB3" w14:textId="77777777" w:rsidR="00214656" w:rsidRPr="00214656" w:rsidRDefault="00214656" w:rsidP="00F239B6">
            <w:pPr>
              <w:pStyle w:val="TAH"/>
            </w:pPr>
            <w:r w:rsidRPr="00214656">
              <w:t>Frequency offset (Hz)</w:t>
            </w:r>
          </w:p>
        </w:tc>
        <w:tc>
          <w:tcPr>
            <w:tcW w:w="1501" w:type="dxa"/>
            <w:vAlign w:val="center"/>
          </w:tcPr>
          <w:p w14:paraId="35734AE2" w14:textId="77777777" w:rsidR="00214656" w:rsidRPr="00214656" w:rsidRDefault="00214656" w:rsidP="00F239B6">
            <w:pPr>
              <w:pStyle w:val="TAH"/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Ideal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01" w:type="dxa"/>
            <w:vAlign w:val="center"/>
          </w:tcPr>
          <w:p w14:paraId="230CA27C" w14:textId="77777777" w:rsidR="00214656" w:rsidRPr="00214656" w:rsidRDefault="00214656" w:rsidP="00F239B6">
            <w:pPr>
              <w:pStyle w:val="TAH"/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Impairment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214656" w:rsidRPr="00214656" w14:paraId="66733E60" w14:textId="77777777" w:rsidTr="00F239B6">
        <w:trPr>
          <w:trHeight w:val="286"/>
        </w:trPr>
        <w:tc>
          <w:tcPr>
            <w:tcW w:w="1536" w:type="dxa"/>
            <w:vMerge w:val="restart"/>
            <w:noWrap/>
            <w:hideMark/>
          </w:tcPr>
          <w:p w14:paraId="538A7FA2" w14:textId="77777777" w:rsidR="00214656" w:rsidRPr="00214656" w:rsidRDefault="00214656" w:rsidP="00214656">
            <w:pPr>
              <w:pStyle w:val="TAC"/>
            </w:pPr>
            <w:r w:rsidRPr="00214656">
              <w:t>Format A2</w:t>
            </w:r>
          </w:p>
        </w:tc>
        <w:tc>
          <w:tcPr>
            <w:tcW w:w="1202" w:type="dxa"/>
            <w:vMerge w:val="restart"/>
            <w:noWrap/>
            <w:hideMark/>
          </w:tcPr>
          <w:p w14:paraId="034F3C6D" w14:textId="77777777" w:rsidR="00214656" w:rsidRPr="00214656" w:rsidRDefault="00214656" w:rsidP="00214656">
            <w:pPr>
              <w:pStyle w:val="TAC"/>
            </w:pPr>
            <w:r w:rsidRPr="00214656">
              <w:t>60kHz</w:t>
            </w:r>
          </w:p>
        </w:tc>
        <w:tc>
          <w:tcPr>
            <w:tcW w:w="2208" w:type="dxa"/>
            <w:noWrap/>
            <w:hideMark/>
          </w:tcPr>
          <w:p w14:paraId="11CDDB85" w14:textId="77777777" w:rsidR="00214656" w:rsidRPr="00214656" w:rsidRDefault="00214656" w:rsidP="00214656">
            <w:pPr>
              <w:pStyle w:val="TAC"/>
            </w:pPr>
            <w:r w:rsidRPr="00214656">
              <w:t>AWGN</w:t>
            </w:r>
          </w:p>
        </w:tc>
        <w:tc>
          <w:tcPr>
            <w:tcW w:w="1501" w:type="dxa"/>
            <w:noWrap/>
            <w:hideMark/>
          </w:tcPr>
          <w:p w14:paraId="216B4075" w14:textId="77777777" w:rsidR="00214656" w:rsidRPr="00214656" w:rsidRDefault="00214656" w:rsidP="00214656">
            <w:pPr>
              <w:pStyle w:val="TAC"/>
            </w:pPr>
            <w:r w:rsidRPr="00214656">
              <w:t>0</w:t>
            </w:r>
          </w:p>
        </w:tc>
        <w:tc>
          <w:tcPr>
            <w:tcW w:w="1501" w:type="dxa"/>
          </w:tcPr>
          <w:p w14:paraId="2A948965" w14:textId="2A413CD5" w:rsidR="00214656" w:rsidRPr="00214656" w:rsidRDefault="00214656" w:rsidP="00214656">
            <w:pPr>
              <w:pStyle w:val="TAC"/>
            </w:pPr>
            <w:r w:rsidRPr="008D203C">
              <w:t>-18.7</w:t>
            </w:r>
          </w:p>
        </w:tc>
        <w:tc>
          <w:tcPr>
            <w:tcW w:w="1501" w:type="dxa"/>
          </w:tcPr>
          <w:p w14:paraId="1F67A6B5" w14:textId="65E75FF2" w:rsidR="00214656" w:rsidRPr="00214656" w:rsidRDefault="00214656" w:rsidP="00214656">
            <w:pPr>
              <w:pStyle w:val="TAC"/>
            </w:pPr>
            <w:r w:rsidRPr="00647BC2">
              <w:t>-16</w:t>
            </w:r>
          </w:p>
        </w:tc>
      </w:tr>
      <w:tr w:rsidR="00214656" w:rsidRPr="00214656" w14:paraId="51C641B9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6E2CD3CC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48C61AAA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72F9D8C7" w14:textId="77777777" w:rsidR="00214656" w:rsidRPr="00214656" w:rsidRDefault="00214656" w:rsidP="00214656">
            <w:pPr>
              <w:pStyle w:val="TAC"/>
            </w:pPr>
            <w:r w:rsidRPr="00214656">
              <w:t>TDLA30-300 Low</w:t>
            </w:r>
          </w:p>
        </w:tc>
        <w:tc>
          <w:tcPr>
            <w:tcW w:w="1501" w:type="dxa"/>
            <w:noWrap/>
            <w:hideMark/>
          </w:tcPr>
          <w:p w14:paraId="75FE2F25" w14:textId="77777777" w:rsidR="00214656" w:rsidRPr="00214656" w:rsidRDefault="00214656" w:rsidP="00214656">
            <w:pPr>
              <w:pStyle w:val="TAC"/>
            </w:pPr>
            <w:r w:rsidRPr="00214656">
              <w:t>4000</w:t>
            </w:r>
          </w:p>
        </w:tc>
        <w:tc>
          <w:tcPr>
            <w:tcW w:w="1501" w:type="dxa"/>
          </w:tcPr>
          <w:p w14:paraId="33638B2A" w14:textId="23C77EA3" w:rsidR="00214656" w:rsidRPr="00214656" w:rsidRDefault="00214656" w:rsidP="00214656">
            <w:pPr>
              <w:pStyle w:val="TAC"/>
            </w:pPr>
            <w:r w:rsidRPr="008D203C">
              <w:t>-11.1</w:t>
            </w:r>
          </w:p>
        </w:tc>
        <w:tc>
          <w:tcPr>
            <w:tcW w:w="1501" w:type="dxa"/>
          </w:tcPr>
          <w:p w14:paraId="0CDE9351" w14:textId="7858AC97" w:rsidR="00214656" w:rsidRPr="00214656" w:rsidRDefault="00214656" w:rsidP="00214656">
            <w:pPr>
              <w:pStyle w:val="TAC"/>
            </w:pPr>
            <w:r w:rsidRPr="00647BC2">
              <w:t>-8.4</w:t>
            </w:r>
          </w:p>
        </w:tc>
      </w:tr>
      <w:tr w:rsidR="00214656" w:rsidRPr="00214656" w14:paraId="22ECFD6F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3DD431FF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 w:val="restart"/>
            <w:noWrap/>
            <w:hideMark/>
          </w:tcPr>
          <w:p w14:paraId="108ECAAC" w14:textId="77777777" w:rsidR="00214656" w:rsidRPr="00214656" w:rsidRDefault="00214656" w:rsidP="00214656">
            <w:pPr>
              <w:pStyle w:val="TAC"/>
            </w:pPr>
            <w:r w:rsidRPr="00214656">
              <w:t>120kHz</w:t>
            </w:r>
          </w:p>
        </w:tc>
        <w:tc>
          <w:tcPr>
            <w:tcW w:w="2208" w:type="dxa"/>
            <w:noWrap/>
            <w:hideMark/>
          </w:tcPr>
          <w:p w14:paraId="5101E374" w14:textId="77777777" w:rsidR="00214656" w:rsidRPr="00214656" w:rsidRDefault="00214656" w:rsidP="00214656">
            <w:pPr>
              <w:pStyle w:val="TAC"/>
            </w:pPr>
            <w:r w:rsidRPr="00214656">
              <w:t>AWGN</w:t>
            </w:r>
          </w:p>
        </w:tc>
        <w:tc>
          <w:tcPr>
            <w:tcW w:w="1501" w:type="dxa"/>
            <w:noWrap/>
            <w:hideMark/>
          </w:tcPr>
          <w:p w14:paraId="507FB11B" w14:textId="77777777" w:rsidR="00214656" w:rsidRPr="00214656" w:rsidRDefault="00214656" w:rsidP="00214656">
            <w:pPr>
              <w:pStyle w:val="TAC"/>
            </w:pPr>
            <w:r w:rsidRPr="00214656">
              <w:t>0</w:t>
            </w:r>
          </w:p>
        </w:tc>
        <w:tc>
          <w:tcPr>
            <w:tcW w:w="1501" w:type="dxa"/>
          </w:tcPr>
          <w:p w14:paraId="4DBA3C17" w14:textId="37520317" w:rsidR="00214656" w:rsidRPr="00214656" w:rsidRDefault="00214656" w:rsidP="00214656">
            <w:pPr>
              <w:pStyle w:val="TAC"/>
            </w:pPr>
            <w:r w:rsidRPr="008D203C">
              <w:t>-18.8</w:t>
            </w:r>
          </w:p>
        </w:tc>
        <w:tc>
          <w:tcPr>
            <w:tcW w:w="1501" w:type="dxa"/>
          </w:tcPr>
          <w:p w14:paraId="7CA00BAE" w14:textId="7CE20959" w:rsidR="00214656" w:rsidRPr="00214656" w:rsidRDefault="00214656" w:rsidP="00214656">
            <w:pPr>
              <w:pStyle w:val="TAC"/>
            </w:pPr>
            <w:r w:rsidRPr="00647BC2">
              <w:t>-16.1</w:t>
            </w:r>
          </w:p>
        </w:tc>
      </w:tr>
      <w:tr w:rsidR="00214656" w:rsidRPr="00214656" w14:paraId="018F02CE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78C36276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7AA55295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335E18F0" w14:textId="77777777" w:rsidR="00214656" w:rsidRPr="00214656" w:rsidRDefault="00214656" w:rsidP="00214656">
            <w:pPr>
              <w:pStyle w:val="TAC"/>
            </w:pPr>
            <w:r w:rsidRPr="00214656">
              <w:t>TDLA30-300 Low</w:t>
            </w:r>
          </w:p>
        </w:tc>
        <w:tc>
          <w:tcPr>
            <w:tcW w:w="1501" w:type="dxa"/>
            <w:noWrap/>
            <w:hideMark/>
          </w:tcPr>
          <w:p w14:paraId="3BEF7DF0" w14:textId="77777777" w:rsidR="00214656" w:rsidRPr="00214656" w:rsidRDefault="00214656" w:rsidP="00214656">
            <w:pPr>
              <w:pStyle w:val="TAC"/>
            </w:pPr>
            <w:r w:rsidRPr="00214656">
              <w:t>4000</w:t>
            </w:r>
          </w:p>
        </w:tc>
        <w:tc>
          <w:tcPr>
            <w:tcW w:w="1501" w:type="dxa"/>
          </w:tcPr>
          <w:p w14:paraId="6DBF365A" w14:textId="604D54F5" w:rsidR="00214656" w:rsidRPr="00214656" w:rsidRDefault="00214656" w:rsidP="00214656">
            <w:pPr>
              <w:pStyle w:val="TAC"/>
            </w:pPr>
            <w:r w:rsidRPr="008D203C">
              <w:t>-12.1</w:t>
            </w:r>
          </w:p>
        </w:tc>
        <w:tc>
          <w:tcPr>
            <w:tcW w:w="1501" w:type="dxa"/>
          </w:tcPr>
          <w:p w14:paraId="5B95168D" w14:textId="068D9C23" w:rsidR="00214656" w:rsidRPr="00214656" w:rsidRDefault="00214656" w:rsidP="00214656">
            <w:pPr>
              <w:pStyle w:val="TAC"/>
            </w:pPr>
            <w:r w:rsidRPr="00647BC2">
              <w:t>-9.4</w:t>
            </w:r>
          </w:p>
        </w:tc>
      </w:tr>
      <w:tr w:rsidR="00214656" w:rsidRPr="00214656" w14:paraId="459FF30C" w14:textId="77777777" w:rsidTr="00F239B6">
        <w:trPr>
          <w:trHeight w:val="286"/>
        </w:trPr>
        <w:tc>
          <w:tcPr>
            <w:tcW w:w="1536" w:type="dxa"/>
            <w:vMerge w:val="restart"/>
            <w:noWrap/>
            <w:hideMark/>
          </w:tcPr>
          <w:p w14:paraId="666B5BAC" w14:textId="77777777" w:rsidR="00214656" w:rsidRPr="00214656" w:rsidRDefault="00214656" w:rsidP="00214656">
            <w:pPr>
              <w:pStyle w:val="TAC"/>
            </w:pPr>
            <w:r w:rsidRPr="00214656">
              <w:t>Format B4</w:t>
            </w:r>
          </w:p>
        </w:tc>
        <w:tc>
          <w:tcPr>
            <w:tcW w:w="1202" w:type="dxa"/>
            <w:vMerge w:val="restart"/>
            <w:noWrap/>
            <w:hideMark/>
          </w:tcPr>
          <w:p w14:paraId="3FA8B039" w14:textId="77777777" w:rsidR="00214656" w:rsidRPr="00214656" w:rsidRDefault="00214656" w:rsidP="00214656">
            <w:pPr>
              <w:pStyle w:val="TAC"/>
            </w:pPr>
            <w:r w:rsidRPr="00214656">
              <w:t>60kHz</w:t>
            </w:r>
          </w:p>
        </w:tc>
        <w:tc>
          <w:tcPr>
            <w:tcW w:w="2208" w:type="dxa"/>
            <w:noWrap/>
            <w:hideMark/>
          </w:tcPr>
          <w:p w14:paraId="457D5EBC" w14:textId="77777777" w:rsidR="00214656" w:rsidRPr="00214656" w:rsidRDefault="00214656" w:rsidP="00214656">
            <w:pPr>
              <w:pStyle w:val="TAC"/>
            </w:pPr>
            <w:r w:rsidRPr="00214656">
              <w:t>AWGN</w:t>
            </w:r>
          </w:p>
        </w:tc>
        <w:tc>
          <w:tcPr>
            <w:tcW w:w="1501" w:type="dxa"/>
            <w:noWrap/>
            <w:hideMark/>
          </w:tcPr>
          <w:p w14:paraId="75A83EF1" w14:textId="77777777" w:rsidR="00214656" w:rsidRPr="00214656" w:rsidRDefault="00214656" w:rsidP="00214656">
            <w:pPr>
              <w:pStyle w:val="TAC"/>
            </w:pPr>
            <w:r w:rsidRPr="00214656">
              <w:t>0</w:t>
            </w:r>
          </w:p>
        </w:tc>
        <w:tc>
          <w:tcPr>
            <w:tcW w:w="1501" w:type="dxa"/>
          </w:tcPr>
          <w:p w14:paraId="52838BED" w14:textId="11C11F69" w:rsidR="00214656" w:rsidRPr="00214656" w:rsidRDefault="00214656" w:rsidP="00214656">
            <w:pPr>
              <w:pStyle w:val="TAC"/>
            </w:pPr>
            <w:r w:rsidRPr="008D203C">
              <w:t>-23.5</w:t>
            </w:r>
          </w:p>
        </w:tc>
        <w:tc>
          <w:tcPr>
            <w:tcW w:w="1501" w:type="dxa"/>
          </w:tcPr>
          <w:p w14:paraId="1B9BDDFD" w14:textId="01ABA77C" w:rsidR="00214656" w:rsidRPr="00214656" w:rsidRDefault="00214656" w:rsidP="00214656">
            <w:pPr>
              <w:pStyle w:val="TAC"/>
            </w:pPr>
            <w:r w:rsidRPr="00647BC2">
              <w:t>-20.8</w:t>
            </w:r>
          </w:p>
        </w:tc>
      </w:tr>
      <w:tr w:rsidR="00214656" w:rsidRPr="00214656" w14:paraId="0202A868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243BFFC8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2CD06F21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534405CD" w14:textId="77777777" w:rsidR="00214656" w:rsidRPr="00214656" w:rsidRDefault="00214656" w:rsidP="00214656">
            <w:pPr>
              <w:pStyle w:val="TAC"/>
            </w:pPr>
            <w:r w:rsidRPr="00214656">
              <w:t>TDLA30-300 Low</w:t>
            </w:r>
          </w:p>
        </w:tc>
        <w:tc>
          <w:tcPr>
            <w:tcW w:w="1501" w:type="dxa"/>
            <w:noWrap/>
            <w:hideMark/>
          </w:tcPr>
          <w:p w14:paraId="739F67E1" w14:textId="77777777" w:rsidR="00214656" w:rsidRPr="00214656" w:rsidRDefault="00214656" w:rsidP="00214656">
            <w:pPr>
              <w:pStyle w:val="TAC"/>
            </w:pPr>
            <w:r w:rsidRPr="00214656">
              <w:t>4000</w:t>
            </w:r>
          </w:p>
        </w:tc>
        <w:tc>
          <w:tcPr>
            <w:tcW w:w="1501" w:type="dxa"/>
          </w:tcPr>
          <w:p w14:paraId="45611DD8" w14:textId="38DEC1E8" w:rsidR="00214656" w:rsidRPr="00214656" w:rsidRDefault="00214656" w:rsidP="00214656">
            <w:pPr>
              <w:pStyle w:val="TAC"/>
            </w:pPr>
            <w:r w:rsidRPr="008D203C">
              <w:t>-4.8</w:t>
            </w:r>
          </w:p>
        </w:tc>
        <w:tc>
          <w:tcPr>
            <w:tcW w:w="1501" w:type="dxa"/>
          </w:tcPr>
          <w:p w14:paraId="39C2D218" w14:textId="3144FF70" w:rsidR="00214656" w:rsidRPr="00214656" w:rsidRDefault="00214656" w:rsidP="00214656">
            <w:pPr>
              <w:pStyle w:val="TAC"/>
            </w:pPr>
            <w:r w:rsidRPr="00647BC2">
              <w:t>-2.1</w:t>
            </w:r>
          </w:p>
        </w:tc>
      </w:tr>
      <w:tr w:rsidR="00214656" w:rsidRPr="00214656" w14:paraId="1E43581B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3B034E69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 w:val="restart"/>
            <w:noWrap/>
            <w:hideMark/>
          </w:tcPr>
          <w:p w14:paraId="08E3E792" w14:textId="77777777" w:rsidR="00214656" w:rsidRPr="00214656" w:rsidRDefault="00214656" w:rsidP="00214656">
            <w:pPr>
              <w:pStyle w:val="TAC"/>
            </w:pPr>
            <w:r w:rsidRPr="00214656">
              <w:t>120kHz</w:t>
            </w:r>
          </w:p>
        </w:tc>
        <w:tc>
          <w:tcPr>
            <w:tcW w:w="2208" w:type="dxa"/>
            <w:noWrap/>
            <w:hideMark/>
          </w:tcPr>
          <w:p w14:paraId="2A3772DB" w14:textId="77777777" w:rsidR="00214656" w:rsidRPr="00214656" w:rsidRDefault="00214656" w:rsidP="00214656">
            <w:pPr>
              <w:pStyle w:val="TAC"/>
            </w:pPr>
            <w:r w:rsidRPr="00214656">
              <w:t>AWGN</w:t>
            </w:r>
          </w:p>
        </w:tc>
        <w:tc>
          <w:tcPr>
            <w:tcW w:w="1501" w:type="dxa"/>
            <w:noWrap/>
            <w:hideMark/>
          </w:tcPr>
          <w:p w14:paraId="2C3DF27C" w14:textId="77777777" w:rsidR="00214656" w:rsidRPr="00214656" w:rsidRDefault="00214656" w:rsidP="00214656">
            <w:pPr>
              <w:pStyle w:val="TAC"/>
            </w:pPr>
            <w:r w:rsidRPr="00214656">
              <w:t>0</w:t>
            </w:r>
          </w:p>
        </w:tc>
        <w:tc>
          <w:tcPr>
            <w:tcW w:w="1501" w:type="dxa"/>
          </w:tcPr>
          <w:p w14:paraId="5F8C37FE" w14:textId="54C1B50D" w:rsidR="00214656" w:rsidRPr="00214656" w:rsidRDefault="00214656" w:rsidP="00214656">
            <w:pPr>
              <w:pStyle w:val="TAC"/>
            </w:pPr>
            <w:r w:rsidRPr="008D203C">
              <w:t>-23.5</w:t>
            </w:r>
          </w:p>
        </w:tc>
        <w:tc>
          <w:tcPr>
            <w:tcW w:w="1501" w:type="dxa"/>
          </w:tcPr>
          <w:p w14:paraId="214CE6EA" w14:textId="3F0838CB" w:rsidR="00214656" w:rsidRPr="00214656" w:rsidRDefault="00214656" w:rsidP="00214656">
            <w:pPr>
              <w:pStyle w:val="TAC"/>
            </w:pPr>
            <w:r w:rsidRPr="00647BC2">
              <w:t>-20.8</w:t>
            </w:r>
          </w:p>
        </w:tc>
      </w:tr>
      <w:tr w:rsidR="00214656" w:rsidRPr="00214656" w14:paraId="3381DED0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1897C706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11BAE209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497E373B" w14:textId="77777777" w:rsidR="00214656" w:rsidRPr="00214656" w:rsidRDefault="00214656" w:rsidP="00214656">
            <w:pPr>
              <w:pStyle w:val="TAC"/>
            </w:pPr>
            <w:r w:rsidRPr="00214656">
              <w:t>TDLA30-300 Low</w:t>
            </w:r>
          </w:p>
        </w:tc>
        <w:tc>
          <w:tcPr>
            <w:tcW w:w="1501" w:type="dxa"/>
            <w:noWrap/>
            <w:hideMark/>
          </w:tcPr>
          <w:p w14:paraId="0A19A29C" w14:textId="77777777" w:rsidR="00214656" w:rsidRPr="00214656" w:rsidRDefault="00214656" w:rsidP="00214656">
            <w:pPr>
              <w:pStyle w:val="TAC"/>
            </w:pPr>
            <w:r w:rsidRPr="00214656">
              <w:t>4000</w:t>
            </w:r>
          </w:p>
        </w:tc>
        <w:tc>
          <w:tcPr>
            <w:tcW w:w="1501" w:type="dxa"/>
          </w:tcPr>
          <w:p w14:paraId="147FFBCA" w14:textId="264B9069" w:rsidR="00214656" w:rsidRPr="00214656" w:rsidRDefault="00214656" w:rsidP="00214656">
            <w:pPr>
              <w:pStyle w:val="TAC"/>
            </w:pPr>
            <w:r w:rsidRPr="008D203C">
              <w:t>-14.8</w:t>
            </w:r>
          </w:p>
        </w:tc>
        <w:tc>
          <w:tcPr>
            <w:tcW w:w="1501" w:type="dxa"/>
          </w:tcPr>
          <w:p w14:paraId="0CEB21F1" w14:textId="39778AB4" w:rsidR="00214656" w:rsidRPr="00214656" w:rsidRDefault="00214656" w:rsidP="00214656">
            <w:pPr>
              <w:pStyle w:val="TAC"/>
            </w:pPr>
            <w:r w:rsidRPr="00647BC2">
              <w:t>-12.1</w:t>
            </w:r>
          </w:p>
        </w:tc>
      </w:tr>
      <w:tr w:rsidR="00214656" w:rsidRPr="00214656" w14:paraId="72618BC1" w14:textId="77777777" w:rsidTr="00F239B6">
        <w:trPr>
          <w:trHeight w:val="286"/>
        </w:trPr>
        <w:tc>
          <w:tcPr>
            <w:tcW w:w="1536" w:type="dxa"/>
            <w:vMerge w:val="restart"/>
            <w:noWrap/>
            <w:hideMark/>
          </w:tcPr>
          <w:p w14:paraId="184D9740" w14:textId="77777777" w:rsidR="00214656" w:rsidRPr="00214656" w:rsidRDefault="00214656" w:rsidP="00214656">
            <w:pPr>
              <w:pStyle w:val="TAC"/>
            </w:pPr>
            <w:r w:rsidRPr="00214656">
              <w:t>Format C2</w:t>
            </w:r>
          </w:p>
        </w:tc>
        <w:tc>
          <w:tcPr>
            <w:tcW w:w="1202" w:type="dxa"/>
            <w:vMerge w:val="restart"/>
            <w:noWrap/>
            <w:hideMark/>
          </w:tcPr>
          <w:p w14:paraId="73B022E0" w14:textId="77777777" w:rsidR="00214656" w:rsidRPr="00214656" w:rsidRDefault="00214656" w:rsidP="00214656">
            <w:pPr>
              <w:pStyle w:val="TAC"/>
            </w:pPr>
            <w:r w:rsidRPr="00214656">
              <w:t>60kHz</w:t>
            </w:r>
          </w:p>
        </w:tc>
        <w:tc>
          <w:tcPr>
            <w:tcW w:w="2208" w:type="dxa"/>
            <w:noWrap/>
            <w:hideMark/>
          </w:tcPr>
          <w:p w14:paraId="4736E728" w14:textId="77777777" w:rsidR="00214656" w:rsidRPr="00214656" w:rsidRDefault="00214656" w:rsidP="00214656">
            <w:pPr>
              <w:pStyle w:val="TAC"/>
            </w:pPr>
            <w:r w:rsidRPr="00214656">
              <w:t>AWGN</w:t>
            </w:r>
          </w:p>
        </w:tc>
        <w:tc>
          <w:tcPr>
            <w:tcW w:w="1501" w:type="dxa"/>
            <w:noWrap/>
            <w:hideMark/>
          </w:tcPr>
          <w:p w14:paraId="204EC612" w14:textId="77777777" w:rsidR="00214656" w:rsidRPr="00214656" w:rsidRDefault="00214656" w:rsidP="00214656">
            <w:pPr>
              <w:pStyle w:val="TAC"/>
            </w:pPr>
            <w:r w:rsidRPr="00214656">
              <w:t>0</w:t>
            </w:r>
          </w:p>
        </w:tc>
        <w:tc>
          <w:tcPr>
            <w:tcW w:w="1501" w:type="dxa"/>
          </w:tcPr>
          <w:p w14:paraId="09116088" w14:textId="3BEFDA12" w:rsidR="00214656" w:rsidRPr="00214656" w:rsidRDefault="00214656" w:rsidP="00214656">
            <w:pPr>
              <w:pStyle w:val="TAC"/>
            </w:pPr>
            <w:r w:rsidRPr="008D203C">
              <w:t>-18.7</w:t>
            </w:r>
          </w:p>
        </w:tc>
        <w:tc>
          <w:tcPr>
            <w:tcW w:w="1501" w:type="dxa"/>
          </w:tcPr>
          <w:p w14:paraId="7AB0F986" w14:textId="3A10F5C1" w:rsidR="00214656" w:rsidRPr="00214656" w:rsidRDefault="00214656" w:rsidP="00214656">
            <w:pPr>
              <w:pStyle w:val="TAC"/>
            </w:pPr>
            <w:r w:rsidRPr="00647BC2">
              <w:t>-16</w:t>
            </w:r>
          </w:p>
        </w:tc>
      </w:tr>
      <w:tr w:rsidR="00214656" w:rsidRPr="00214656" w14:paraId="156B60EF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233B518B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35B400A9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558A31F4" w14:textId="77777777" w:rsidR="00214656" w:rsidRPr="00214656" w:rsidRDefault="00214656" w:rsidP="00214656">
            <w:pPr>
              <w:pStyle w:val="TAC"/>
            </w:pPr>
            <w:r w:rsidRPr="00214656">
              <w:t>TDLA30-300 Low</w:t>
            </w:r>
          </w:p>
        </w:tc>
        <w:tc>
          <w:tcPr>
            <w:tcW w:w="1501" w:type="dxa"/>
            <w:noWrap/>
            <w:hideMark/>
          </w:tcPr>
          <w:p w14:paraId="31AB4053" w14:textId="77777777" w:rsidR="00214656" w:rsidRPr="00214656" w:rsidRDefault="00214656" w:rsidP="00214656">
            <w:pPr>
              <w:pStyle w:val="TAC"/>
            </w:pPr>
            <w:r w:rsidRPr="00214656">
              <w:t>4000</w:t>
            </w:r>
          </w:p>
        </w:tc>
        <w:tc>
          <w:tcPr>
            <w:tcW w:w="1501" w:type="dxa"/>
          </w:tcPr>
          <w:p w14:paraId="11CF6C19" w14:textId="7B8DBAC7" w:rsidR="00214656" w:rsidRPr="00214656" w:rsidRDefault="00214656" w:rsidP="00214656">
            <w:pPr>
              <w:pStyle w:val="TAC"/>
            </w:pPr>
            <w:r w:rsidRPr="008D203C">
              <w:t>-11.4</w:t>
            </w:r>
          </w:p>
        </w:tc>
        <w:tc>
          <w:tcPr>
            <w:tcW w:w="1501" w:type="dxa"/>
          </w:tcPr>
          <w:p w14:paraId="5D72BA8B" w14:textId="37B0C933" w:rsidR="00214656" w:rsidRPr="00214656" w:rsidRDefault="00214656" w:rsidP="00214656">
            <w:pPr>
              <w:pStyle w:val="TAC"/>
            </w:pPr>
            <w:r w:rsidRPr="00647BC2">
              <w:t>-8.7</w:t>
            </w:r>
          </w:p>
        </w:tc>
      </w:tr>
      <w:tr w:rsidR="00214656" w:rsidRPr="00214656" w14:paraId="3139D403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53725CA8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 w:val="restart"/>
            <w:noWrap/>
            <w:hideMark/>
          </w:tcPr>
          <w:p w14:paraId="65597CD5" w14:textId="77777777" w:rsidR="00214656" w:rsidRPr="00214656" w:rsidRDefault="00214656" w:rsidP="00214656">
            <w:pPr>
              <w:pStyle w:val="TAC"/>
            </w:pPr>
            <w:r w:rsidRPr="00214656">
              <w:t>120kHz</w:t>
            </w:r>
          </w:p>
        </w:tc>
        <w:tc>
          <w:tcPr>
            <w:tcW w:w="2208" w:type="dxa"/>
            <w:noWrap/>
            <w:hideMark/>
          </w:tcPr>
          <w:p w14:paraId="3516F57C" w14:textId="77777777" w:rsidR="00214656" w:rsidRPr="00214656" w:rsidRDefault="00214656" w:rsidP="00214656">
            <w:pPr>
              <w:pStyle w:val="TAC"/>
            </w:pPr>
            <w:r w:rsidRPr="00214656">
              <w:t>AWGN</w:t>
            </w:r>
          </w:p>
        </w:tc>
        <w:tc>
          <w:tcPr>
            <w:tcW w:w="1501" w:type="dxa"/>
            <w:noWrap/>
            <w:hideMark/>
          </w:tcPr>
          <w:p w14:paraId="4CD4646C" w14:textId="77777777" w:rsidR="00214656" w:rsidRPr="00214656" w:rsidRDefault="00214656" w:rsidP="00214656">
            <w:pPr>
              <w:pStyle w:val="TAC"/>
            </w:pPr>
            <w:r w:rsidRPr="00214656">
              <w:t>0</w:t>
            </w:r>
          </w:p>
        </w:tc>
        <w:tc>
          <w:tcPr>
            <w:tcW w:w="1501" w:type="dxa"/>
          </w:tcPr>
          <w:p w14:paraId="0B1D5CED" w14:textId="0743671F" w:rsidR="00214656" w:rsidRPr="00214656" w:rsidRDefault="00214656" w:rsidP="00214656">
            <w:pPr>
              <w:pStyle w:val="TAC"/>
            </w:pPr>
            <w:r w:rsidRPr="008D203C">
              <w:t>-18.8</w:t>
            </w:r>
          </w:p>
        </w:tc>
        <w:tc>
          <w:tcPr>
            <w:tcW w:w="1501" w:type="dxa"/>
          </w:tcPr>
          <w:p w14:paraId="0082B3D6" w14:textId="14238C70" w:rsidR="00214656" w:rsidRPr="00214656" w:rsidRDefault="00214656" w:rsidP="00214656">
            <w:pPr>
              <w:pStyle w:val="TAC"/>
            </w:pPr>
            <w:r w:rsidRPr="00647BC2">
              <w:t>-16.1</w:t>
            </w:r>
          </w:p>
        </w:tc>
      </w:tr>
      <w:tr w:rsidR="00214656" w:rsidRPr="00214656" w14:paraId="73BC6C09" w14:textId="77777777" w:rsidTr="00F239B6">
        <w:trPr>
          <w:trHeight w:val="286"/>
        </w:trPr>
        <w:tc>
          <w:tcPr>
            <w:tcW w:w="1536" w:type="dxa"/>
            <w:vMerge/>
            <w:hideMark/>
          </w:tcPr>
          <w:p w14:paraId="12874492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1202" w:type="dxa"/>
            <w:vMerge/>
            <w:hideMark/>
          </w:tcPr>
          <w:p w14:paraId="6A5E4CF9" w14:textId="77777777" w:rsidR="00214656" w:rsidRPr="00214656" w:rsidRDefault="00214656" w:rsidP="00214656">
            <w:pPr>
              <w:pStyle w:val="TAC"/>
            </w:pPr>
          </w:p>
        </w:tc>
        <w:tc>
          <w:tcPr>
            <w:tcW w:w="2208" w:type="dxa"/>
            <w:noWrap/>
            <w:hideMark/>
          </w:tcPr>
          <w:p w14:paraId="3EBBC9EE" w14:textId="77777777" w:rsidR="00214656" w:rsidRPr="00214656" w:rsidRDefault="00214656" w:rsidP="00214656">
            <w:pPr>
              <w:pStyle w:val="TAC"/>
            </w:pPr>
            <w:r w:rsidRPr="00214656">
              <w:t>TDLA30-300 Low</w:t>
            </w:r>
          </w:p>
        </w:tc>
        <w:tc>
          <w:tcPr>
            <w:tcW w:w="1501" w:type="dxa"/>
            <w:noWrap/>
            <w:hideMark/>
          </w:tcPr>
          <w:p w14:paraId="453E8CF9" w14:textId="77777777" w:rsidR="00214656" w:rsidRPr="00214656" w:rsidRDefault="00214656" w:rsidP="00214656">
            <w:pPr>
              <w:pStyle w:val="TAC"/>
            </w:pPr>
            <w:r w:rsidRPr="00214656">
              <w:t>4000</w:t>
            </w:r>
          </w:p>
        </w:tc>
        <w:tc>
          <w:tcPr>
            <w:tcW w:w="1501" w:type="dxa"/>
          </w:tcPr>
          <w:p w14:paraId="0BB2FA50" w14:textId="3FD7C96F" w:rsidR="00214656" w:rsidRPr="00214656" w:rsidRDefault="00214656" w:rsidP="00214656">
            <w:pPr>
              <w:pStyle w:val="TAC"/>
            </w:pPr>
            <w:r w:rsidRPr="008D203C">
              <w:t>-12.3</w:t>
            </w:r>
          </w:p>
        </w:tc>
        <w:tc>
          <w:tcPr>
            <w:tcW w:w="1501" w:type="dxa"/>
          </w:tcPr>
          <w:p w14:paraId="6C3977F9" w14:textId="32CF4F2C" w:rsidR="00214656" w:rsidRPr="00214656" w:rsidRDefault="00214656" w:rsidP="00214656">
            <w:pPr>
              <w:pStyle w:val="TAC"/>
            </w:pPr>
            <w:r w:rsidRPr="00647BC2">
              <w:t>-9.6</w:t>
            </w:r>
          </w:p>
        </w:tc>
      </w:tr>
    </w:tbl>
    <w:p w14:paraId="4F60244E" w14:textId="77777777" w:rsidR="00214656" w:rsidRPr="00214656" w:rsidRDefault="00214656" w:rsidP="00214656"/>
    <w:p w14:paraId="3A774A62" w14:textId="77777777" w:rsidR="007659E7" w:rsidRDefault="007659E7" w:rsidP="0007690E">
      <w:pPr>
        <w:rPr>
          <w:lang w:val="en-GB"/>
        </w:rPr>
      </w:pPr>
    </w:p>
    <w:p w14:paraId="59A72521" w14:textId="77777777" w:rsidR="00454D7E" w:rsidRDefault="00454D7E" w:rsidP="00454D7E"/>
    <w:p w14:paraId="6D1264F6" w14:textId="77777777" w:rsidR="00CD7492" w:rsidRPr="005804A8" w:rsidRDefault="00CD7492" w:rsidP="00A37002">
      <w:pPr>
        <w:pStyle w:val="RAN4H1"/>
      </w:pPr>
      <w:bookmarkStart w:id="4" w:name="_Toc116995848"/>
      <w:r w:rsidRPr="005804A8">
        <w:t>Conclusion</w:t>
      </w:r>
      <w:bookmarkEnd w:id="4"/>
    </w:p>
    <w:p w14:paraId="7CBDD6E2" w14:textId="449F5D57" w:rsidR="00C13E7F" w:rsidRPr="00931A4D" w:rsidRDefault="00D40277" w:rsidP="00C13E7F">
      <w:r w:rsidRPr="005804A8">
        <w:rPr>
          <w:lang w:val="en-GB"/>
        </w:rPr>
        <w:t>This contribution</w:t>
      </w:r>
      <w:r w:rsidR="00695AFB" w:rsidRPr="005804A8">
        <w:rPr>
          <w:lang w:val="en-GB"/>
        </w:rPr>
        <w:t xml:space="preserve"> provides </w:t>
      </w:r>
      <w:r w:rsidR="00C13E7F">
        <w:rPr>
          <w:rFonts w:eastAsiaTheme="minorEastAsia"/>
          <w:lang w:val="en-GB"/>
        </w:rPr>
        <w:t>initial results on our simulation campaign for PRACH repetitions on</w:t>
      </w:r>
      <w:r w:rsidR="00695AFB" w:rsidRPr="005804A8">
        <w:rPr>
          <w:rFonts w:eastAsiaTheme="minorEastAsia"/>
          <w:lang w:val="en-GB"/>
        </w:rPr>
        <w:t xml:space="preserve"> </w:t>
      </w:r>
      <w:r w:rsidR="00D6479C" w:rsidRPr="005804A8">
        <w:rPr>
          <w:rFonts w:eastAsiaTheme="minorEastAsia"/>
          <w:lang w:val="en-GB"/>
        </w:rPr>
        <w:t xml:space="preserve">Coverage Enhancement and </w:t>
      </w:r>
      <w:r w:rsidR="002D1D2D" w:rsidRPr="005804A8">
        <w:rPr>
          <w:rFonts w:eastAsiaTheme="minorEastAsia"/>
          <w:lang w:val="en-GB"/>
        </w:rPr>
        <w:t>its</w:t>
      </w:r>
      <w:r w:rsidR="00D6479C" w:rsidRPr="005804A8">
        <w:rPr>
          <w:rFonts w:eastAsiaTheme="minorEastAsia"/>
          <w:lang w:val="en-GB"/>
        </w:rPr>
        <w:t xml:space="preserve"> impact on BS</w:t>
      </w:r>
      <w:r w:rsidR="00867241" w:rsidRPr="005804A8">
        <w:rPr>
          <w:rFonts w:eastAsiaTheme="minorEastAsia"/>
          <w:lang w:val="en-GB"/>
        </w:rPr>
        <w:t xml:space="preserve"> demodulation</w:t>
      </w:r>
      <w:r w:rsidR="00884EF0" w:rsidRPr="005804A8">
        <w:rPr>
          <w:rFonts w:eastAsiaTheme="minorEastAsia"/>
          <w:lang w:val="en-GB"/>
        </w:rPr>
        <w:t>.</w:t>
      </w:r>
      <w:r w:rsidR="00867241" w:rsidRPr="005804A8">
        <w:rPr>
          <w:rFonts w:eastAsiaTheme="minorEastAsia"/>
          <w:lang w:val="en-GB"/>
        </w:rPr>
        <w:t xml:space="preserve"> </w:t>
      </w:r>
      <w:r w:rsidR="00C13E7F">
        <w:rPr>
          <w:rFonts w:eastAsiaTheme="minorEastAsia"/>
          <w:lang w:val="en-GB"/>
        </w:rPr>
        <w:t>No</w:t>
      </w:r>
      <w:r w:rsidR="00867241" w:rsidRPr="005804A8">
        <w:rPr>
          <w:rFonts w:eastAsiaTheme="minorEastAsia"/>
          <w:lang w:val="en-GB"/>
        </w:rPr>
        <w:t xml:space="preserve"> observation</w:t>
      </w:r>
      <w:r w:rsidR="00C13E7F">
        <w:rPr>
          <w:rFonts w:eastAsiaTheme="minorEastAsia"/>
          <w:lang w:val="en-GB"/>
        </w:rPr>
        <w:t>s were made</w:t>
      </w:r>
      <w:r w:rsidR="00DE3F99" w:rsidRPr="005804A8">
        <w:rPr>
          <w:rFonts w:eastAsiaTheme="minorEastAsia"/>
          <w:lang w:val="en-GB"/>
        </w:rPr>
        <w:t xml:space="preserve">: </w:t>
      </w:r>
    </w:p>
    <w:p w14:paraId="6BA85FF8" w14:textId="5936D27A" w:rsidR="003B659E" w:rsidRPr="00931A4D" w:rsidRDefault="00D40277" w:rsidP="00B44E57">
      <w:pPr>
        <w:pStyle w:val="RAN4H1"/>
      </w:pPr>
      <w:r w:rsidRPr="00931A4D">
        <w:t xml:space="preserve">References </w:t>
      </w:r>
    </w:p>
    <w:bookmarkStart w:id="5" w:name="_Ref114500673"/>
    <w:bookmarkStart w:id="6" w:name="_Ref130994624"/>
    <w:bookmarkEnd w:id="5"/>
    <w:p w14:paraId="0ECCA549" w14:textId="367F66AD" w:rsidR="00E81F72" w:rsidRPr="00931A4D" w:rsidRDefault="00F45FAC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31A4D">
        <w:rPr>
          <w:lang w:val="en-GB"/>
        </w:rPr>
        <w:fldChar w:fldCharType="begin"/>
      </w:r>
      <w:r w:rsidRPr="00931A4D">
        <w:rPr>
          <w:lang w:val="en-GB"/>
        </w:rPr>
        <w:instrText>HYPERLINK "javascript:openTdoc('https://portal.3gpp.org/ngppapp/CreateTdoc.aspx?mode=view&amp;contributionUid=RP-221858','RP-221858')"</w:instrText>
      </w:r>
      <w:r w:rsidRPr="00931A4D">
        <w:rPr>
          <w:lang w:val="en-GB"/>
        </w:rPr>
      </w:r>
      <w:r w:rsidRPr="00931A4D">
        <w:rPr>
          <w:lang w:val="en-GB"/>
        </w:rPr>
        <w:fldChar w:fldCharType="separate"/>
      </w:r>
      <w:r w:rsidRPr="00931A4D">
        <w:rPr>
          <w:rStyle w:val="Hyperlink"/>
          <w:lang w:val="en-GB"/>
        </w:rPr>
        <w:t>RP-221858</w:t>
      </w:r>
      <w:r w:rsidRPr="00931A4D">
        <w:rPr>
          <w:lang w:val="en-GB"/>
        </w:rPr>
        <w:fldChar w:fldCharType="end"/>
      </w:r>
      <w:r w:rsidR="00E81F72" w:rsidRPr="00931A4D">
        <w:rPr>
          <w:lang w:val="en-GB"/>
        </w:rPr>
        <w:t xml:space="preserve"> “</w:t>
      </w:r>
      <w:r w:rsidR="00FA2446" w:rsidRPr="00931A4D">
        <w:rPr>
          <w:lang w:val="en-GB"/>
        </w:rPr>
        <w:t>Further NR coverage enhancements</w:t>
      </w:r>
      <w:r w:rsidR="00E81F72" w:rsidRPr="00931A4D">
        <w:rPr>
          <w:lang w:val="en-GB"/>
        </w:rPr>
        <w:t>”</w:t>
      </w:r>
      <w:r w:rsidR="00FA2446" w:rsidRPr="00931A4D">
        <w:rPr>
          <w:lang w:val="en-GB"/>
        </w:rPr>
        <w:t xml:space="preserve"> RAN #96 Budapest, Hungary, </w:t>
      </w:r>
      <w:r w:rsidR="00FB016E" w:rsidRPr="00931A4D">
        <w:rPr>
          <w:lang w:val="en-GB"/>
        </w:rPr>
        <w:t xml:space="preserve">June </w:t>
      </w:r>
      <w:r w:rsidR="00FA2446" w:rsidRPr="00931A4D">
        <w:rPr>
          <w:lang w:val="en-GB"/>
        </w:rPr>
        <w:t>2022</w:t>
      </w:r>
    </w:p>
    <w:bookmarkEnd w:id="6"/>
    <w:p w14:paraId="5A764072" w14:textId="45950737" w:rsidR="00256BA9" w:rsidRDefault="00256BA9">
      <w:pPr>
        <w:rPr>
          <w:lang w:val="en-GB"/>
        </w:rPr>
      </w:pPr>
      <w:r>
        <w:rPr>
          <w:lang w:val="en-GB"/>
        </w:rPr>
        <w:br w:type="page"/>
      </w:r>
    </w:p>
    <w:p w14:paraId="0142AC1D" w14:textId="48FCE61E" w:rsidR="00832E00" w:rsidRDefault="000B59A0" w:rsidP="000B59A0">
      <w:pPr>
        <w:pStyle w:val="RAN4H1"/>
      </w:pPr>
      <w:r>
        <w:lastRenderedPageBreak/>
        <w:t>PRACH configuration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2410"/>
        <w:gridCol w:w="4215"/>
        <w:gridCol w:w="1539"/>
      </w:tblGrid>
      <w:tr w:rsidR="000B59A0" w:rsidRPr="00FD625D" w14:paraId="087B0D8E" w14:textId="77777777" w:rsidTr="00212242">
        <w:trPr>
          <w:tblHeader/>
        </w:trPr>
        <w:tc>
          <w:tcPr>
            <w:tcW w:w="846" w:type="dxa"/>
            <w:gridSpan w:val="2"/>
            <w:shd w:val="clear" w:color="auto" w:fill="F4F5F7"/>
          </w:tcPr>
          <w:p w14:paraId="737EF5D3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4F5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A98C25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Parameter name</w:t>
            </w:r>
          </w:p>
        </w:tc>
        <w:tc>
          <w:tcPr>
            <w:tcW w:w="4215" w:type="dxa"/>
            <w:shd w:val="clear" w:color="auto" w:fill="F4F5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2683E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Description</w:t>
            </w:r>
          </w:p>
        </w:tc>
        <w:tc>
          <w:tcPr>
            <w:tcW w:w="1539" w:type="dxa"/>
            <w:shd w:val="clear" w:color="auto" w:fill="F4F5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5F593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V</w:t>
            </w:r>
            <w:r w:rsidRPr="00FD625D"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alue</w:t>
            </w:r>
          </w:p>
        </w:tc>
      </w:tr>
      <w:tr w:rsidR="000B59A0" w:rsidRPr="00FD625D" w14:paraId="76ECD7B1" w14:textId="77777777" w:rsidTr="00212242">
        <w:tc>
          <w:tcPr>
            <w:tcW w:w="846" w:type="dxa"/>
            <w:gridSpan w:val="2"/>
            <w:vMerge w:val="restart"/>
            <w:shd w:val="clear" w:color="auto" w:fill="FFFFFF"/>
            <w:textDirection w:val="btLr"/>
            <w:vAlign w:val="center"/>
          </w:tcPr>
          <w:p w14:paraId="73C3AB84" w14:textId="77777777" w:rsidR="000B59A0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General</w:t>
            </w: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497EA3A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Carrier frequency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30195E7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EE088CC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28 GHz</w:t>
            </w:r>
          </w:p>
        </w:tc>
      </w:tr>
      <w:tr w:rsidR="000B59A0" w:rsidRPr="00FD625D" w14:paraId="36AEFC0E" w14:textId="77777777" w:rsidTr="00212242">
        <w:tc>
          <w:tcPr>
            <w:tcW w:w="846" w:type="dxa"/>
            <w:gridSpan w:val="2"/>
            <w:vMerge/>
            <w:shd w:val="clear" w:color="auto" w:fill="FFFFFF"/>
            <w:textDirection w:val="btLr"/>
            <w:vAlign w:val="center"/>
          </w:tcPr>
          <w:p w14:paraId="771B9C7B" w14:textId="77777777" w:rsidR="000B59A0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94F0C32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Channel bandwidth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893E18F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C410D7C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50 MHz</w:t>
            </w:r>
          </w:p>
        </w:tc>
      </w:tr>
      <w:tr w:rsidR="000B59A0" w:rsidRPr="00FD625D" w14:paraId="6C69B1E3" w14:textId="77777777" w:rsidTr="00212242">
        <w:tc>
          <w:tcPr>
            <w:tcW w:w="846" w:type="dxa"/>
            <w:gridSpan w:val="2"/>
            <w:vMerge/>
            <w:shd w:val="clear" w:color="auto" w:fill="FFFFFF"/>
          </w:tcPr>
          <w:p w14:paraId="72086CCA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427B11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Subcarrier spacing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978146B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EB40D29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60 | 120 kHz</w:t>
            </w:r>
          </w:p>
        </w:tc>
      </w:tr>
      <w:tr w:rsidR="000B59A0" w:rsidRPr="00FD625D" w14:paraId="6CC8BB59" w14:textId="77777777" w:rsidTr="00212242">
        <w:tc>
          <w:tcPr>
            <w:tcW w:w="846" w:type="dxa"/>
            <w:gridSpan w:val="2"/>
            <w:vMerge/>
            <w:shd w:val="clear" w:color="auto" w:fill="FFFFFF"/>
          </w:tcPr>
          <w:p w14:paraId="2DDA430F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94B5803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Antenna configuration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A7C4275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C0E5467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1T2R</w:t>
            </w:r>
          </w:p>
        </w:tc>
      </w:tr>
      <w:tr w:rsidR="000B59A0" w:rsidRPr="00FD625D" w14:paraId="28F7966F" w14:textId="77777777" w:rsidTr="00212242">
        <w:tc>
          <w:tcPr>
            <w:tcW w:w="846" w:type="dxa"/>
            <w:gridSpan w:val="2"/>
            <w:vMerge/>
            <w:shd w:val="clear" w:color="auto" w:fill="FFFFFF"/>
          </w:tcPr>
          <w:p w14:paraId="6BC82D8E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98893E6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Antenna type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79ECD61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239A839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Omni</w:t>
            </w:r>
          </w:p>
        </w:tc>
      </w:tr>
      <w:tr w:rsidR="000B59A0" w:rsidRPr="00FD625D" w14:paraId="75D80A0D" w14:textId="77777777" w:rsidTr="00212242">
        <w:tc>
          <w:tcPr>
            <w:tcW w:w="846" w:type="dxa"/>
            <w:gridSpan w:val="2"/>
            <w:shd w:val="clear" w:color="auto" w:fill="FFFFFF"/>
          </w:tcPr>
          <w:p w14:paraId="3D52E063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F771B6B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Antenna gain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763AF77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4F28AC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0 dBi</w:t>
            </w:r>
          </w:p>
        </w:tc>
      </w:tr>
      <w:tr w:rsidR="000B59A0" w:rsidRPr="00FD625D" w14:paraId="2CDA653F" w14:textId="77777777" w:rsidTr="00212242">
        <w:tc>
          <w:tcPr>
            <w:tcW w:w="421" w:type="dxa"/>
            <w:vMerge w:val="restart"/>
            <w:shd w:val="clear" w:color="auto" w:fill="FFFFFF"/>
            <w:textDirection w:val="btLr"/>
            <w:vAlign w:val="center"/>
          </w:tcPr>
          <w:p w14:paraId="7C067E12" w14:textId="77777777" w:rsidR="000B59A0" w:rsidRPr="00D602D9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PRACH</w:t>
            </w:r>
          </w:p>
        </w:tc>
        <w:tc>
          <w:tcPr>
            <w:tcW w:w="425" w:type="dxa"/>
            <w:vMerge w:val="restart"/>
            <w:shd w:val="clear" w:color="auto" w:fill="FFFFFF"/>
            <w:textDirection w:val="btLr"/>
            <w:vAlign w:val="center"/>
          </w:tcPr>
          <w:p w14:paraId="201F615E" w14:textId="77777777" w:rsidR="000B59A0" w:rsidRPr="00D602D9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Preamble</w:t>
            </w: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EE70B1E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preambleGeneration</w:t>
            </w:r>
          </w:p>
          <w:p w14:paraId="30A2720A" w14:textId="77777777" w:rsidR="000B59A0" w:rsidRPr="00FD625D" w:rsidRDefault="000B59A0" w:rsidP="00212242">
            <w:pPr>
              <w:spacing w:before="150" w:after="0" w:line="240" w:lineRule="auto"/>
              <w:jc w:val="right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DB216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The preambles can be generated randomly per TTI, which it is expected to result in a better detection performance or based on a fixed root sequence (mainly RAN4 assumption).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A5E8A2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fixed-preamble-mapping</w:t>
            </w:r>
          </w:p>
        </w:tc>
      </w:tr>
      <w:tr w:rsidR="000B59A0" w:rsidRPr="00FD625D" w14:paraId="54718A6D" w14:textId="77777777" w:rsidTr="00212242">
        <w:tc>
          <w:tcPr>
            <w:tcW w:w="421" w:type="dxa"/>
            <w:vMerge/>
            <w:shd w:val="clear" w:color="auto" w:fill="FFFFFF"/>
          </w:tcPr>
          <w:p w14:paraId="516AE5E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0D0365E1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6825B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number-of-sequence-repetitions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7C4B3A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This parameter defines the number of times a sequence is repeated, to enable sequence combining over multiple slots.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ED72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2 | 4</w:t>
            </w:r>
          </w:p>
        </w:tc>
      </w:tr>
      <w:tr w:rsidR="000B59A0" w:rsidRPr="00FD625D" w14:paraId="185C33E9" w14:textId="77777777" w:rsidTr="00212242">
        <w:tc>
          <w:tcPr>
            <w:tcW w:w="421" w:type="dxa"/>
            <w:vMerge/>
            <w:shd w:val="clear" w:color="auto" w:fill="FFFFFF"/>
          </w:tcPr>
          <w:p w14:paraId="22D8507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5F93A90A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EC8CD3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nbr-preambles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876402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This parameter defines the number of preambles used within the cell.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87EB5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64</w:t>
            </w:r>
          </w:p>
        </w:tc>
      </w:tr>
      <w:tr w:rsidR="000B59A0" w:rsidRPr="00FD625D" w14:paraId="1A529547" w14:textId="77777777" w:rsidTr="00212242">
        <w:tc>
          <w:tcPr>
            <w:tcW w:w="421" w:type="dxa"/>
            <w:vMerge/>
            <w:shd w:val="clear" w:color="auto" w:fill="FFFFFF"/>
          </w:tcPr>
          <w:p w14:paraId="24403A2D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4F04A398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04D07F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L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BF362F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The parameter L defines the type of sequence.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8E7CB2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139</w:t>
            </w:r>
          </w:p>
        </w:tc>
      </w:tr>
      <w:tr w:rsidR="000B59A0" w:rsidRPr="00FD625D" w14:paraId="0E898D0B" w14:textId="77777777" w:rsidTr="00212242">
        <w:tc>
          <w:tcPr>
            <w:tcW w:w="421" w:type="dxa"/>
            <w:vMerge/>
            <w:shd w:val="clear" w:color="auto" w:fill="FFFFFF"/>
          </w:tcPr>
          <w:p w14:paraId="6D358BBF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3A3F1F1D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9977C6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format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94B168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NR supports several preamble formats, defined according to tables 6.3.3.1-1 and 6.3.3.1-2 in 38211-g00.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66D1C1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 xml:space="preserve">A2 | B4 | 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C2</w:t>
            </w:r>
          </w:p>
        </w:tc>
      </w:tr>
      <w:tr w:rsidR="000B59A0" w:rsidRPr="00FD625D" w14:paraId="1A6BF3EC" w14:textId="77777777" w:rsidTr="00212242">
        <w:tc>
          <w:tcPr>
            <w:tcW w:w="421" w:type="dxa"/>
            <w:vMerge/>
            <w:shd w:val="clear" w:color="auto" w:fill="FFFFFF"/>
          </w:tcPr>
          <w:p w14:paraId="4DF48DC0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39EEE5C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CF1D3C5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PRACH duration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455E331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Parameter defined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 xml:space="preserve">according to 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t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ables 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2-2,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2-3, and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2-4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DF9923C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A2: 4 symbols | B4: 12 symbols | C2: 6 symbols</w:t>
            </w:r>
          </w:p>
        </w:tc>
      </w:tr>
      <w:tr w:rsidR="000B59A0" w:rsidRPr="00FD625D" w14:paraId="1D8CE9C3" w14:textId="77777777" w:rsidTr="00212242">
        <w:tc>
          <w:tcPr>
            <w:tcW w:w="421" w:type="dxa"/>
            <w:vMerge/>
            <w:shd w:val="clear" w:color="auto" w:fill="FFFFFF"/>
          </w:tcPr>
          <w:p w14:paraId="3A795C68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5CDADA0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2EBD726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Number of PRACH occasions within  a slot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CA9B003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Parameter defined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 xml:space="preserve">according to 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t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ables 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2-2,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2-3, and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2-4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4D22972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A2: 3 | B4: 1 | C2: 2</w:t>
            </w:r>
          </w:p>
        </w:tc>
      </w:tr>
      <w:tr w:rsidR="000B59A0" w:rsidRPr="00FD625D" w14:paraId="0910FEED" w14:textId="77777777" w:rsidTr="00212242">
        <w:trPr>
          <w:cantSplit/>
          <w:trHeight w:val="1134"/>
        </w:trPr>
        <w:tc>
          <w:tcPr>
            <w:tcW w:w="421" w:type="dxa"/>
            <w:vMerge/>
            <w:shd w:val="clear" w:color="auto" w:fill="FFFFFF"/>
          </w:tcPr>
          <w:p w14:paraId="41F08E2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textDirection w:val="btLr"/>
            <w:vAlign w:val="center"/>
          </w:tcPr>
          <w:p w14:paraId="448AE788" w14:textId="77777777" w:rsidR="000B59A0" w:rsidRPr="00426800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Detection</w:t>
            </w: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E11311" w14:textId="77777777" w:rsidR="000B59A0" w:rsidRPr="00841DEB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Idft_size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8A531A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This parameter defines IFFT at receiver side to increase detection resolution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46F3355" w14:textId="77777777" w:rsidR="000B59A0" w:rsidRPr="00841DEB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2048</w:t>
            </w:r>
          </w:p>
        </w:tc>
      </w:tr>
      <w:tr w:rsidR="000B59A0" w:rsidRPr="00FD625D" w14:paraId="73849023" w14:textId="77777777" w:rsidTr="00212242">
        <w:trPr>
          <w:cantSplit/>
          <w:trHeight w:val="1134"/>
        </w:trPr>
        <w:tc>
          <w:tcPr>
            <w:tcW w:w="421" w:type="dxa"/>
            <w:vMerge/>
            <w:shd w:val="clear" w:color="auto" w:fill="FFFFFF"/>
          </w:tcPr>
          <w:p w14:paraId="6C1082A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  <w:textDirection w:val="btLr"/>
          </w:tcPr>
          <w:p w14:paraId="5071B948" w14:textId="77777777" w:rsidR="000B59A0" w:rsidRDefault="000B59A0" w:rsidP="00212242">
            <w:pPr>
              <w:spacing w:after="0" w:line="240" w:lineRule="auto"/>
              <w:ind w:left="113" w:right="113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5DDCD02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Sequence combining method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90E9501" w14:textId="77777777" w:rsidR="000B59A0" w:rsidRPr="00506ED4" w:rsidRDefault="000B59A0" w:rsidP="00212242">
            <w:pPr>
              <w:spacing w:after="0" w:line="240" w:lineRule="auto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This parameter defines how sequences from different repetitions are combined together.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F770195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Mean</w:t>
            </w:r>
          </w:p>
        </w:tc>
      </w:tr>
    </w:tbl>
    <w:p w14:paraId="2080425F" w14:textId="77777777" w:rsidR="000B59A0" w:rsidRPr="000B59A0" w:rsidRDefault="000B59A0" w:rsidP="000B59A0">
      <w:pPr>
        <w:rPr>
          <w:lang w:val="en-GB"/>
        </w:rPr>
      </w:pPr>
    </w:p>
    <w:sectPr w:rsidR="000B59A0" w:rsidRPr="000B59A0" w:rsidSect="00DD305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D8FF5" w14:textId="77777777" w:rsidR="00DD3052" w:rsidRDefault="00DD3052" w:rsidP="00001C9B">
      <w:pPr>
        <w:spacing w:after="0" w:line="240" w:lineRule="auto"/>
      </w:pPr>
      <w:r>
        <w:separator/>
      </w:r>
    </w:p>
  </w:endnote>
  <w:endnote w:type="continuationSeparator" w:id="0">
    <w:p w14:paraId="29FCDDE7" w14:textId="77777777" w:rsidR="00DD3052" w:rsidRDefault="00DD3052" w:rsidP="00001C9B">
      <w:pPr>
        <w:spacing w:after="0" w:line="240" w:lineRule="auto"/>
      </w:pPr>
      <w:r>
        <w:continuationSeparator/>
      </w:r>
    </w:p>
  </w:endnote>
  <w:endnote w:type="continuationNotice" w:id="1">
    <w:p w14:paraId="10296B23" w14:textId="77777777" w:rsidR="00DD3052" w:rsidRDefault="00DD30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2568" w14:textId="77777777" w:rsidR="00DD3052" w:rsidRDefault="00DD3052" w:rsidP="00001C9B">
      <w:pPr>
        <w:spacing w:after="0" w:line="240" w:lineRule="auto"/>
      </w:pPr>
      <w:r>
        <w:separator/>
      </w:r>
    </w:p>
  </w:footnote>
  <w:footnote w:type="continuationSeparator" w:id="0">
    <w:p w14:paraId="1415EE90" w14:textId="77777777" w:rsidR="00DD3052" w:rsidRDefault="00DD3052" w:rsidP="00001C9B">
      <w:pPr>
        <w:spacing w:after="0" w:line="240" w:lineRule="auto"/>
      </w:pPr>
      <w:r>
        <w:continuationSeparator/>
      </w:r>
    </w:p>
  </w:footnote>
  <w:footnote w:type="continuationNotice" w:id="1">
    <w:p w14:paraId="15F1363B" w14:textId="77777777" w:rsidR="00DD3052" w:rsidRDefault="00DD30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1C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97CBF"/>
    <w:multiLevelType w:val="hybridMultilevel"/>
    <w:tmpl w:val="E6DA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E259F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246C4C"/>
    <w:multiLevelType w:val="hybridMultilevel"/>
    <w:tmpl w:val="F940C2D0"/>
    <w:lvl w:ilvl="0" w:tplc="1C24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EF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0D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A3F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67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C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E9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8A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6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3E6BAA"/>
    <w:multiLevelType w:val="hybridMultilevel"/>
    <w:tmpl w:val="726C23C6"/>
    <w:lvl w:ilvl="0" w:tplc="E2485F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8DD2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E7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E5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529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281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02BD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0B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C61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5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3"/>
  </w:num>
  <w:num w:numId="7" w16cid:durableId="769013385">
    <w:abstractNumId w:val="14"/>
  </w:num>
  <w:num w:numId="8" w16cid:durableId="1018392104">
    <w:abstractNumId w:val="14"/>
    <w:lvlOverride w:ilvl="0">
      <w:startOverride w:val="1"/>
    </w:lvlOverride>
  </w:num>
  <w:num w:numId="9" w16cid:durableId="846284916">
    <w:abstractNumId w:val="14"/>
    <w:lvlOverride w:ilvl="0">
      <w:startOverride w:val="1"/>
    </w:lvlOverride>
  </w:num>
  <w:num w:numId="10" w16cid:durableId="1226915003">
    <w:abstractNumId w:val="14"/>
    <w:lvlOverride w:ilvl="0">
      <w:startOverride w:val="1"/>
    </w:lvlOverride>
  </w:num>
  <w:num w:numId="11" w16cid:durableId="1621841840">
    <w:abstractNumId w:val="13"/>
    <w:lvlOverride w:ilvl="0">
      <w:startOverride w:val="1"/>
    </w:lvlOverride>
  </w:num>
  <w:num w:numId="12" w16cid:durableId="1928995265">
    <w:abstractNumId w:val="14"/>
    <w:lvlOverride w:ilvl="0">
      <w:startOverride w:val="1"/>
    </w:lvlOverride>
  </w:num>
  <w:num w:numId="13" w16cid:durableId="1915622349">
    <w:abstractNumId w:val="13"/>
    <w:lvlOverride w:ilvl="0">
      <w:startOverride w:val="1"/>
    </w:lvlOverride>
  </w:num>
  <w:num w:numId="14" w16cid:durableId="1741253004">
    <w:abstractNumId w:val="14"/>
    <w:lvlOverride w:ilvl="0">
      <w:startOverride w:val="1"/>
    </w:lvlOverride>
  </w:num>
  <w:num w:numId="15" w16cid:durableId="1875534013">
    <w:abstractNumId w:val="22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2"/>
  </w:num>
  <w:num w:numId="21" w16cid:durableId="299699372">
    <w:abstractNumId w:val="17"/>
  </w:num>
  <w:num w:numId="22" w16cid:durableId="1802336299">
    <w:abstractNumId w:val="13"/>
    <w:lvlOverride w:ilvl="0">
      <w:startOverride w:val="1"/>
    </w:lvlOverride>
  </w:num>
  <w:num w:numId="23" w16cid:durableId="762799324">
    <w:abstractNumId w:val="14"/>
    <w:lvlOverride w:ilvl="0">
      <w:startOverride w:val="1"/>
    </w:lvlOverride>
  </w:num>
  <w:num w:numId="24" w16cid:durableId="1301569700">
    <w:abstractNumId w:val="3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3"/>
  </w:num>
  <w:num w:numId="28" w16cid:durableId="893546471">
    <w:abstractNumId w:val="11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4"/>
  </w:num>
  <w:num w:numId="32" w16cid:durableId="1649824159">
    <w:abstractNumId w:val="9"/>
  </w:num>
  <w:num w:numId="33" w16cid:durableId="1032151132">
    <w:abstractNumId w:val="16"/>
  </w:num>
  <w:num w:numId="34" w16cid:durableId="212935536">
    <w:abstractNumId w:val="8"/>
  </w:num>
  <w:num w:numId="35" w16cid:durableId="1191840605">
    <w:abstractNumId w:val="21"/>
  </w:num>
  <w:num w:numId="36" w16cid:durableId="1209681166">
    <w:abstractNumId w:val="2"/>
  </w:num>
  <w:num w:numId="37" w16cid:durableId="1023484409">
    <w:abstractNumId w:val="20"/>
  </w:num>
  <w:num w:numId="38" w16cid:durableId="1685470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2B3A"/>
    <w:rsid w:val="000151EF"/>
    <w:rsid w:val="00016474"/>
    <w:rsid w:val="0002106C"/>
    <w:rsid w:val="000239F5"/>
    <w:rsid w:val="0002644B"/>
    <w:rsid w:val="00033ACE"/>
    <w:rsid w:val="00042875"/>
    <w:rsid w:val="00042C73"/>
    <w:rsid w:val="00043A66"/>
    <w:rsid w:val="00047D97"/>
    <w:rsid w:val="00047F2A"/>
    <w:rsid w:val="00051883"/>
    <w:rsid w:val="00056A72"/>
    <w:rsid w:val="000667DC"/>
    <w:rsid w:val="0007690E"/>
    <w:rsid w:val="0008612A"/>
    <w:rsid w:val="00090E18"/>
    <w:rsid w:val="00092282"/>
    <w:rsid w:val="000A0252"/>
    <w:rsid w:val="000A0F5D"/>
    <w:rsid w:val="000A10BC"/>
    <w:rsid w:val="000A13B1"/>
    <w:rsid w:val="000B0056"/>
    <w:rsid w:val="000B59A0"/>
    <w:rsid w:val="000C1714"/>
    <w:rsid w:val="000C3C7B"/>
    <w:rsid w:val="000D0F93"/>
    <w:rsid w:val="000D16B0"/>
    <w:rsid w:val="000D42DB"/>
    <w:rsid w:val="000D4FC5"/>
    <w:rsid w:val="000E1EFA"/>
    <w:rsid w:val="000F1CC7"/>
    <w:rsid w:val="000F4889"/>
    <w:rsid w:val="00100FCE"/>
    <w:rsid w:val="00106416"/>
    <w:rsid w:val="00110481"/>
    <w:rsid w:val="00110EBF"/>
    <w:rsid w:val="001127C9"/>
    <w:rsid w:val="00115B88"/>
    <w:rsid w:val="0013209F"/>
    <w:rsid w:val="00132BBD"/>
    <w:rsid w:val="00132F6A"/>
    <w:rsid w:val="00133913"/>
    <w:rsid w:val="001350A0"/>
    <w:rsid w:val="00137298"/>
    <w:rsid w:val="00140221"/>
    <w:rsid w:val="00142A46"/>
    <w:rsid w:val="001455FD"/>
    <w:rsid w:val="00150385"/>
    <w:rsid w:val="00151BB5"/>
    <w:rsid w:val="00160CB9"/>
    <w:rsid w:val="00162E73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97B6A"/>
    <w:rsid w:val="001A3BA4"/>
    <w:rsid w:val="001A4B70"/>
    <w:rsid w:val="001A6D1F"/>
    <w:rsid w:val="001B485F"/>
    <w:rsid w:val="001D1502"/>
    <w:rsid w:val="001E30F6"/>
    <w:rsid w:val="001E7E85"/>
    <w:rsid w:val="001F261E"/>
    <w:rsid w:val="001F52D5"/>
    <w:rsid w:val="00203E3F"/>
    <w:rsid w:val="00210BE1"/>
    <w:rsid w:val="00211B2D"/>
    <w:rsid w:val="00214656"/>
    <w:rsid w:val="00217EE5"/>
    <w:rsid w:val="00220C2F"/>
    <w:rsid w:val="00227E49"/>
    <w:rsid w:val="002317A7"/>
    <w:rsid w:val="00231901"/>
    <w:rsid w:val="00235148"/>
    <w:rsid w:val="00235F5C"/>
    <w:rsid w:val="002404A0"/>
    <w:rsid w:val="00244359"/>
    <w:rsid w:val="00251735"/>
    <w:rsid w:val="00256BA9"/>
    <w:rsid w:val="0025765E"/>
    <w:rsid w:val="00257FA3"/>
    <w:rsid w:val="002632EE"/>
    <w:rsid w:val="00264575"/>
    <w:rsid w:val="00270764"/>
    <w:rsid w:val="00276752"/>
    <w:rsid w:val="00277B56"/>
    <w:rsid w:val="002805B1"/>
    <w:rsid w:val="00291CEF"/>
    <w:rsid w:val="00297CA6"/>
    <w:rsid w:val="002A19F5"/>
    <w:rsid w:val="002A7EA5"/>
    <w:rsid w:val="002B4922"/>
    <w:rsid w:val="002C22C3"/>
    <w:rsid w:val="002C2D19"/>
    <w:rsid w:val="002C2FFF"/>
    <w:rsid w:val="002D10FA"/>
    <w:rsid w:val="002D1D2D"/>
    <w:rsid w:val="002D229B"/>
    <w:rsid w:val="002D4C55"/>
    <w:rsid w:val="002D7C77"/>
    <w:rsid w:val="002E6DED"/>
    <w:rsid w:val="002F20B7"/>
    <w:rsid w:val="002F43C0"/>
    <w:rsid w:val="00300956"/>
    <w:rsid w:val="00304686"/>
    <w:rsid w:val="0031063C"/>
    <w:rsid w:val="00312F6E"/>
    <w:rsid w:val="00313D40"/>
    <w:rsid w:val="00314B1B"/>
    <w:rsid w:val="00314FAA"/>
    <w:rsid w:val="00317187"/>
    <w:rsid w:val="0032499A"/>
    <w:rsid w:val="003322F6"/>
    <w:rsid w:val="003341F7"/>
    <w:rsid w:val="003446C7"/>
    <w:rsid w:val="00344EE9"/>
    <w:rsid w:val="00347FEC"/>
    <w:rsid w:val="00354E07"/>
    <w:rsid w:val="00356119"/>
    <w:rsid w:val="00356F45"/>
    <w:rsid w:val="00364409"/>
    <w:rsid w:val="00364A94"/>
    <w:rsid w:val="00366B74"/>
    <w:rsid w:val="003672D7"/>
    <w:rsid w:val="00367BDA"/>
    <w:rsid w:val="003721FD"/>
    <w:rsid w:val="00374DE4"/>
    <w:rsid w:val="00375BEF"/>
    <w:rsid w:val="00383DAE"/>
    <w:rsid w:val="00387FDA"/>
    <w:rsid w:val="00390B64"/>
    <w:rsid w:val="003965DB"/>
    <w:rsid w:val="003A2B91"/>
    <w:rsid w:val="003A710A"/>
    <w:rsid w:val="003A7177"/>
    <w:rsid w:val="003B0C48"/>
    <w:rsid w:val="003B3D4A"/>
    <w:rsid w:val="003B659E"/>
    <w:rsid w:val="003B6A70"/>
    <w:rsid w:val="003C275E"/>
    <w:rsid w:val="003C41A2"/>
    <w:rsid w:val="003C4FDE"/>
    <w:rsid w:val="003E44BB"/>
    <w:rsid w:val="003E58DF"/>
    <w:rsid w:val="003F3201"/>
    <w:rsid w:val="003F3DD8"/>
    <w:rsid w:val="003F5BD4"/>
    <w:rsid w:val="00404C4C"/>
    <w:rsid w:val="00405288"/>
    <w:rsid w:val="0041059C"/>
    <w:rsid w:val="004114AB"/>
    <w:rsid w:val="0041413E"/>
    <w:rsid w:val="0041423F"/>
    <w:rsid w:val="00414F81"/>
    <w:rsid w:val="00416335"/>
    <w:rsid w:val="00417CB1"/>
    <w:rsid w:val="0042492F"/>
    <w:rsid w:val="00426868"/>
    <w:rsid w:val="00426FA7"/>
    <w:rsid w:val="00431267"/>
    <w:rsid w:val="00434E42"/>
    <w:rsid w:val="00436A0F"/>
    <w:rsid w:val="00437150"/>
    <w:rsid w:val="0043750A"/>
    <w:rsid w:val="0044437A"/>
    <w:rsid w:val="004542BB"/>
    <w:rsid w:val="00454D7E"/>
    <w:rsid w:val="004616C1"/>
    <w:rsid w:val="00465DB8"/>
    <w:rsid w:val="00467AFE"/>
    <w:rsid w:val="004719EB"/>
    <w:rsid w:val="004732E9"/>
    <w:rsid w:val="004854BB"/>
    <w:rsid w:val="00496606"/>
    <w:rsid w:val="004A36F0"/>
    <w:rsid w:val="004B3F39"/>
    <w:rsid w:val="004C30B1"/>
    <w:rsid w:val="004D59F6"/>
    <w:rsid w:val="004E2483"/>
    <w:rsid w:val="004E5E66"/>
    <w:rsid w:val="004E793B"/>
    <w:rsid w:val="004E7ADB"/>
    <w:rsid w:val="004F3038"/>
    <w:rsid w:val="004F5402"/>
    <w:rsid w:val="00503B4D"/>
    <w:rsid w:val="00504EE9"/>
    <w:rsid w:val="005064CD"/>
    <w:rsid w:val="00513BBE"/>
    <w:rsid w:val="00521576"/>
    <w:rsid w:val="005250E6"/>
    <w:rsid w:val="00525C28"/>
    <w:rsid w:val="00542D23"/>
    <w:rsid w:val="0054442C"/>
    <w:rsid w:val="00550285"/>
    <w:rsid w:val="00562390"/>
    <w:rsid w:val="00562492"/>
    <w:rsid w:val="00572167"/>
    <w:rsid w:val="00572A20"/>
    <w:rsid w:val="00576002"/>
    <w:rsid w:val="005804A8"/>
    <w:rsid w:val="005836F8"/>
    <w:rsid w:val="005918FA"/>
    <w:rsid w:val="005926DD"/>
    <w:rsid w:val="00592A86"/>
    <w:rsid w:val="005A03D6"/>
    <w:rsid w:val="005A11BF"/>
    <w:rsid w:val="005A5D79"/>
    <w:rsid w:val="005B43D8"/>
    <w:rsid w:val="005B4801"/>
    <w:rsid w:val="005C0812"/>
    <w:rsid w:val="005C23A4"/>
    <w:rsid w:val="005D1CDF"/>
    <w:rsid w:val="005D2BB7"/>
    <w:rsid w:val="005D791E"/>
    <w:rsid w:val="005E33FA"/>
    <w:rsid w:val="005E61A8"/>
    <w:rsid w:val="005E6ADC"/>
    <w:rsid w:val="005F01B6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32E90"/>
    <w:rsid w:val="00643E69"/>
    <w:rsid w:val="00654ABF"/>
    <w:rsid w:val="00657B8C"/>
    <w:rsid w:val="00663156"/>
    <w:rsid w:val="00664950"/>
    <w:rsid w:val="00664D82"/>
    <w:rsid w:val="00683220"/>
    <w:rsid w:val="006833F5"/>
    <w:rsid w:val="00687FA0"/>
    <w:rsid w:val="00694202"/>
    <w:rsid w:val="00695AFB"/>
    <w:rsid w:val="00695E77"/>
    <w:rsid w:val="006A0BEB"/>
    <w:rsid w:val="006A3C11"/>
    <w:rsid w:val="006A7860"/>
    <w:rsid w:val="006B3F10"/>
    <w:rsid w:val="006B5864"/>
    <w:rsid w:val="006B6838"/>
    <w:rsid w:val="006B7010"/>
    <w:rsid w:val="006C3095"/>
    <w:rsid w:val="006D45D5"/>
    <w:rsid w:val="006E1151"/>
    <w:rsid w:val="006E6311"/>
    <w:rsid w:val="006E7E98"/>
    <w:rsid w:val="006F3000"/>
    <w:rsid w:val="006F3BEF"/>
    <w:rsid w:val="00702F85"/>
    <w:rsid w:val="00704B08"/>
    <w:rsid w:val="00711F40"/>
    <w:rsid w:val="007145FF"/>
    <w:rsid w:val="00715B2A"/>
    <w:rsid w:val="00715DC4"/>
    <w:rsid w:val="00726413"/>
    <w:rsid w:val="00727BBD"/>
    <w:rsid w:val="007450F1"/>
    <w:rsid w:val="00751448"/>
    <w:rsid w:val="00751515"/>
    <w:rsid w:val="00754DF3"/>
    <w:rsid w:val="007575C7"/>
    <w:rsid w:val="007626B7"/>
    <w:rsid w:val="007658D0"/>
    <w:rsid w:val="007659E7"/>
    <w:rsid w:val="00777AC2"/>
    <w:rsid w:val="007805BC"/>
    <w:rsid w:val="0078212B"/>
    <w:rsid w:val="00784DF6"/>
    <w:rsid w:val="00785232"/>
    <w:rsid w:val="00787D99"/>
    <w:rsid w:val="007918C9"/>
    <w:rsid w:val="007A359D"/>
    <w:rsid w:val="007A437B"/>
    <w:rsid w:val="007A4DAD"/>
    <w:rsid w:val="007A7EE6"/>
    <w:rsid w:val="007B186C"/>
    <w:rsid w:val="007C1696"/>
    <w:rsid w:val="007C1CE9"/>
    <w:rsid w:val="007C2318"/>
    <w:rsid w:val="007C3ED0"/>
    <w:rsid w:val="007C4060"/>
    <w:rsid w:val="007C5971"/>
    <w:rsid w:val="007D323B"/>
    <w:rsid w:val="007D3F37"/>
    <w:rsid w:val="007E2A31"/>
    <w:rsid w:val="007F05FA"/>
    <w:rsid w:val="007F54B9"/>
    <w:rsid w:val="007F5C0B"/>
    <w:rsid w:val="00800D1C"/>
    <w:rsid w:val="00804F2D"/>
    <w:rsid w:val="00806A76"/>
    <w:rsid w:val="008103D4"/>
    <w:rsid w:val="00810F15"/>
    <w:rsid w:val="00811C9D"/>
    <w:rsid w:val="00816C80"/>
    <w:rsid w:val="00824881"/>
    <w:rsid w:val="00825872"/>
    <w:rsid w:val="00830C57"/>
    <w:rsid w:val="00832E00"/>
    <w:rsid w:val="00841BCD"/>
    <w:rsid w:val="00847EA3"/>
    <w:rsid w:val="00851289"/>
    <w:rsid w:val="00851A8E"/>
    <w:rsid w:val="00851C2D"/>
    <w:rsid w:val="0085365B"/>
    <w:rsid w:val="00853BAA"/>
    <w:rsid w:val="00857CAE"/>
    <w:rsid w:val="00860F70"/>
    <w:rsid w:val="008641FB"/>
    <w:rsid w:val="008643A6"/>
    <w:rsid w:val="00867241"/>
    <w:rsid w:val="00871810"/>
    <w:rsid w:val="00872F85"/>
    <w:rsid w:val="0087567A"/>
    <w:rsid w:val="008826C1"/>
    <w:rsid w:val="00883DFD"/>
    <w:rsid w:val="00883EA9"/>
    <w:rsid w:val="00884EF0"/>
    <w:rsid w:val="008859A9"/>
    <w:rsid w:val="00886338"/>
    <w:rsid w:val="008A1BF7"/>
    <w:rsid w:val="008A547D"/>
    <w:rsid w:val="008A5B0E"/>
    <w:rsid w:val="008B0961"/>
    <w:rsid w:val="008D4F20"/>
    <w:rsid w:val="008D621C"/>
    <w:rsid w:val="008E009B"/>
    <w:rsid w:val="0090091A"/>
    <w:rsid w:val="009042BD"/>
    <w:rsid w:val="0090557F"/>
    <w:rsid w:val="00923058"/>
    <w:rsid w:val="00931A4D"/>
    <w:rsid w:val="00936159"/>
    <w:rsid w:val="0095363F"/>
    <w:rsid w:val="00955BB0"/>
    <w:rsid w:val="00955F55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2180"/>
    <w:rsid w:val="009D28E1"/>
    <w:rsid w:val="009D4B50"/>
    <w:rsid w:val="009D551B"/>
    <w:rsid w:val="009D760F"/>
    <w:rsid w:val="009F2FD4"/>
    <w:rsid w:val="00A02AAA"/>
    <w:rsid w:val="00A035C4"/>
    <w:rsid w:val="00A04992"/>
    <w:rsid w:val="00A147AA"/>
    <w:rsid w:val="00A177A8"/>
    <w:rsid w:val="00A21D71"/>
    <w:rsid w:val="00A22B78"/>
    <w:rsid w:val="00A242F4"/>
    <w:rsid w:val="00A2517B"/>
    <w:rsid w:val="00A25AE5"/>
    <w:rsid w:val="00A27578"/>
    <w:rsid w:val="00A31C33"/>
    <w:rsid w:val="00A32311"/>
    <w:rsid w:val="00A32424"/>
    <w:rsid w:val="00A37002"/>
    <w:rsid w:val="00A40652"/>
    <w:rsid w:val="00A4169C"/>
    <w:rsid w:val="00A4355E"/>
    <w:rsid w:val="00A52783"/>
    <w:rsid w:val="00A55696"/>
    <w:rsid w:val="00A608C7"/>
    <w:rsid w:val="00A71A44"/>
    <w:rsid w:val="00A92BCD"/>
    <w:rsid w:val="00A93FBB"/>
    <w:rsid w:val="00A96273"/>
    <w:rsid w:val="00AA1055"/>
    <w:rsid w:val="00AA19C1"/>
    <w:rsid w:val="00AA1B0E"/>
    <w:rsid w:val="00AA360D"/>
    <w:rsid w:val="00AA47B6"/>
    <w:rsid w:val="00AA721B"/>
    <w:rsid w:val="00AC00B3"/>
    <w:rsid w:val="00AC163B"/>
    <w:rsid w:val="00AC1A8D"/>
    <w:rsid w:val="00AC2B9B"/>
    <w:rsid w:val="00AC4BA4"/>
    <w:rsid w:val="00AC5CA7"/>
    <w:rsid w:val="00AC6058"/>
    <w:rsid w:val="00AC75E0"/>
    <w:rsid w:val="00AD4C03"/>
    <w:rsid w:val="00AE0CC2"/>
    <w:rsid w:val="00AE2BA5"/>
    <w:rsid w:val="00AE56B1"/>
    <w:rsid w:val="00AE6D09"/>
    <w:rsid w:val="00AF0AE0"/>
    <w:rsid w:val="00AF7A7C"/>
    <w:rsid w:val="00AF7E9B"/>
    <w:rsid w:val="00B01781"/>
    <w:rsid w:val="00B030B0"/>
    <w:rsid w:val="00B13353"/>
    <w:rsid w:val="00B25DCE"/>
    <w:rsid w:val="00B34DEF"/>
    <w:rsid w:val="00B408B6"/>
    <w:rsid w:val="00B431B3"/>
    <w:rsid w:val="00B44E57"/>
    <w:rsid w:val="00B501B1"/>
    <w:rsid w:val="00B50C0C"/>
    <w:rsid w:val="00B51F55"/>
    <w:rsid w:val="00B542DA"/>
    <w:rsid w:val="00B709B7"/>
    <w:rsid w:val="00B714D4"/>
    <w:rsid w:val="00B73862"/>
    <w:rsid w:val="00B73F43"/>
    <w:rsid w:val="00B9336B"/>
    <w:rsid w:val="00BA6B66"/>
    <w:rsid w:val="00BA6E48"/>
    <w:rsid w:val="00BB181A"/>
    <w:rsid w:val="00BB2456"/>
    <w:rsid w:val="00BC3D2E"/>
    <w:rsid w:val="00BD4580"/>
    <w:rsid w:val="00BD4761"/>
    <w:rsid w:val="00BD4A41"/>
    <w:rsid w:val="00BD71B0"/>
    <w:rsid w:val="00BE0AF6"/>
    <w:rsid w:val="00BE1F03"/>
    <w:rsid w:val="00BE58A7"/>
    <w:rsid w:val="00BE62C7"/>
    <w:rsid w:val="00BF04C2"/>
    <w:rsid w:val="00BF2218"/>
    <w:rsid w:val="00BF4AC7"/>
    <w:rsid w:val="00BF60BB"/>
    <w:rsid w:val="00C0426B"/>
    <w:rsid w:val="00C045DF"/>
    <w:rsid w:val="00C13E7F"/>
    <w:rsid w:val="00C15ACE"/>
    <w:rsid w:val="00C166AA"/>
    <w:rsid w:val="00C20609"/>
    <w:rsid w:val="00C26D43"/>
    <w:rsid w:val="00C46548"/>
    <w:rsid w:val="00C574D5"/>
    <w:rsid w:val="00C72223"/>
    <w:rsid w:val="00C73F32"/>
    <w:rsid w:val="00C74C9F"/>
    <w:rsid w:val="00C82FAB"/>
    <w:rsid w:val="00C85595"/>
    <w:rsid w:val="00C85B86"/>
    <w:rsid w:val="00C87462"/>
    <w:rsid w:val="00C925EB"/>
    <w:rsid w:val="00C962DA"/>
    <w:rsid w:val="00CA180C"/>
    <w:rsid w:val="00CA6496"/>
    <w:rsid w:val="00CA6572"/>
    <w:rsid w:val="00CB22B2"/>
    <w:rsid w:val="00CC3EE2"/>
    <w:rsid w:val="00CC73CE"/>
    <w:rsid w:val="00CC74FD"/>
    <w:rsid w:val="00CD258E"/>
    <w:rsid w:val="00CD2A86"/>
    <w:rsid w:val="00CD455A"/>
    <w:rsid w:val="00CD7492"/>
    <w:rsid w:val="00CE3A6B"/>
    <w:rsid w:val="00CE5ECE"/>
    <w:rsid w:val="00CF35DE"/>
    <w:rsid w:val="00D00211"/>
    <w:rsid w:val="00D04BCE"/>
    <w:rsid w:val="00D06309"/>
    <w:rsid w:val="00D123CE"/>
    <w:rsid w:val="00D134CE"/>
    <w:rsid w:val="00D14C6E"/>
    <w:rsid w:val="00D16412"/>
    <w:rsid w:val="00D226ED"/>
    <w:rsid w:val="00D27077"/>
    <w:rsid w:val="00D351EA"/>
    <w:rsid w:val="00D40277"/>
    <w:rsid w:val="00D40288"/>
    <w:rsid w:val="00D43403"/>
    <w:rsid w:val="00D43E72"/>
    <w:rsid w:val="00D4794A"/>
    <w:rsid w:val="00D5270B"/>
    <w:rsid w:val="00D55304"/>
    <w:rsid w:val="00D55EC7"/>
    <w:rsid w:val="00D60983"/>
    <w:rsid w:val="00D62E71"/>
    <w:rsid w:val="00D6430D"/>
    <w:rsid w:val="00D645AE"/>
    <w:rsid w:val="00D6479C"/>
    <w:rsid w:val="00D66188"/>
    <w:rsid w:val="00D6644E"/>
    <w:rsid w:val="00D72475"/>
    <w:rsid w:val="00D731F6"/>
    <w:rsid w:val="00D740CA"/>
    <w:rsid w:val="00D75D8D"/>
    <w:rsid w:val="00D84743"/>
    <w:rsid w:val="00D8562E"/>
    <w:rsid w:val="00D85728"/>
    <w:rsid w:val="00D872F6"/>
    <w:rsid w:val="00D873B5"/>
    <w:rsid w:val="00D90F2E"/>
    <w:rsid w:val="00D95481"/>
    <w:rsid w:val="00D95F2E"/>
    <w:rsid w:val="00DA7D0B"/>
    <w:rsid w:val="00DB1726"/>
    <w:rsid w:val="00DB71FB"/>
    <w:rsid w:val="00DC7A13"/>
    <w:rsid w:val="00DD3052"/>
    <w:rsid w:val="00DE09C3"/>
    <w:rsid w:val="00DE302D"/>
    <w:rsid w:val="00DE39C1"/>
    <w:rsid w:val="00DE3F99"/>
    <w:rsid w:val="00DF0A52"/>
    <w:rsid w:val="00DF2997"/>
    <w:rsid w:val="00DF3DD8"/>
    <w:rsid w:val="00E04FD2"/>
    <w:rsid w:val="00E10BC4"/>
    <w:rsid w:val="00E11114"/>
    <w:rsid w:val="00E13AE9"/>
    <w:rsid w:val="00E13C86"/>
    <w:rsid w:val="00E1415D"/>
    <w:rsid w:val="00E20E75"/>
    <w:rsid w:val="00E323E9"/>
    <w:rsid w:val="00E34018"/>
    <w:rsid w:val="00E37052"/>
    <w:rsid w:val="00E40CCA"/>
    <w:rsid w:val="00E410C5"/>
    <w:rsid w:val="00E437D2"/>
    <w:rsid w:val="00E528D4"/>
    <w:rsid w:val="00E53A9E"/>
    <w:rsid w:val="00E55751"/>
    <w:rsid w:val="00E8139A"/>
    <w:rsid w:val="00E81F72"/>
    <w:rsid w:val="00E8276C"/>
    <w:rsid w:val="00E91C7F"/>
    <w:rsid w:val="00E96344"/>
    <w:rsid w:val="00EA2311"/>
    <w:rsid w:val="00EA4057"/>
    <w:rsid w:val="00EB1B75"/>
    <w:rsid w:val="00EB280E"/>
    <w:rsid w:val="00EB7194"/>
    <w:rsid w:val="00EB7F29"/>
    <w:rsid w:val="00EC06C1"/>
    <w:rsid w:val="00EC33D2"/>
    <w:rsid w:val="00EC5C32"/>
    <w:rsid w:val="00EC7BC3"/>
    <w:rsid w:val="00ED570A"/>
    <w:rsid w:val="00ED6639"/>
    <w:rsid w:val="00ED7600"/>
    <w:rsid w:val="00ED77A6"/>
    <w:rsid w:val="00EE1CEE"/>
    <w:rsid w:val="00EE41D3"/>
    <w:rsid w:val="00EF286C"/>
    <w:rsid w:val="00EF363D"/>
    <w:rsid w:val="00EF5117"/>
    <w:rsid w:val="00EF6073"/>
    <w:rsid w:val="00EF61E6"/>
    <w:rsid w:val="00EF698B"/>
    <w:rsid w:val="00F04E85"/>
    <w:rsid w:val="00F06BFC"/>
    <w:rsid w:val="00F1362C"/>
    <w:rsid w:val="00F210BE"/>
    <w:rsid w:val="00F21E03"/>
    <w:rsid w:val="00F378FA"/>
    <w:rsid w:val="00F414F1"/>
    <w:rsid w:val="00F44C67"/>
    <w:rsid w:val="00F45FAC"/>
    <w:rsid w:val="00F508B8"/>
    <w:rsid w:val="00F64605"/>
    <w:rsid w:val="00F64B7E"/>
    <w:rsid w:val="00F72CB1"/>
    <w:rsid w:val="00F8139C"/>
    <w:rsid w:val="00F8215E"/>
    <w:rsid w:val="00F824F5"/>
    <w:rsid w:val="00F8502E"/>
    <w:rsid w:val="00F90FAB"/>
    <w:rsid w:val="00F918A1"/>
    <w:rsid w:val="00F9374D"/>
    <w:rsid w:val="00F945D1"/>
    <w:rsid w:val="00F9471B"/>
    <w:rsid w:val="00F94E82"/>
    <w:rsid w:val="00FA1DFE"/>
    <w:rsid w:val="00FA2446"/>
    <w:rsid w:val="00FA4C1C"/>
    <w:rsid w:val="00FB016E"/>
    <w:rsid w:val="00FC29B9"/>
    <w:rsid w:val="00FC32FF"/>
    <w:rsid w:val="00FC6FD3"/>
    <w:rsid w:val="00FE305C"/>
    <w:rsid w:val="00FE4CB1"/>
    <w:rsid w:val="00FE4FC4"/>
    <w:rsid w:val="00FE6337"/>
    <w:rsid w:val="00FF0301"/>
    <w:rsid w:val="00FF4CB6"/>
    <w:rsid w:val="00FF7011"/>
    <w:rsid w:val="012C633E"/>
    <w:rsid w:val="0738E555"/>
    <w:rsid w:val="076315C1"/>
    <w:rsid w:val="0855D51E"/>
    <w:rsid w:val="099E066A"/>
    <w:rsid w:val="0B0742BF"/>
    <w:rsid w:val="0B626F92"/>
    <w:rsid w:val="0BB71C84"/>
    <w:rsid w:val="0DC52065"/>
    <w:rsid w:val="1059C39F"/>
    <w:rsid w:val="10BABF8D"/>
    <w:rsid w:val="12C04336"/>
    <w:rsid w:val="13002720"/>
    <w:rsid w:val="14464BF5"/>
    <w:rsid w:val="1A22A667"/>
    <w:rsid w:val="1A2AD178"/>
    <w:rsid w:val="1CFD1DC1"/>
    <w:rsid w:val="1FCD329B"/>
    <w:rsid w:val="205B3FFA"/>
    <w:rsid w:val="21CB448B"/>
    <w:rsid w:val="227E501F"/>
    <w:rsid w:val="26F43210"/>
    <w:rsid w:val="2774716D"/>
    <w:rsid w:val="2775D3B0"/>
    <w:rsid w:val="2801FCB6"/>
    <w:rsid w:val="28FC60F0"/>
    <w:rsid w:val="296B3905"/>
    <w:rsid w:val="296DB7C6"/>
    <w:rsid w:val="2B37FE28"/>
    <w:rsid w:val="2BD0D710"/>
    <w:rsid w:val="2BEBC7EA"/>
    <w:rsid w:val="2CC1239A"/>
    <w:rsid w:val="2D63C953"/>
    <w:rsid w:val="2DE94B63"/>
    <w:rsid w:val="2F55E8A7"/>
    <w:rsid w:val="32754C4A"/>
    <w:rsid w:val="339E10DE"/>
    <w:rsid w:val="35A6365C"/>
    <w:rsid w:val="3806A4DA"/>
    <w:rsid w:val="3854A69D"/>
    <w:rsid w:val="389C1A11"/>
    <w:rsid w:val="3A5B3145"/>
    <w:rsid w:val="3C2A9AAF"/>
    <w:rsid w:val="3CA0F686"/>
    <w:rsid w:val="3E2A2A01"/>
    <w:rsid w:val="3E61EF0B"/>
    <w:rsid w:val="43A972D1"/>
    <w:rsid w:val="43E28C9C"/>
    <w:rsid w:val="442A291A"/>
    <w:rsid w:val="44E239A6"/>
    <w:rsid w:val="45499BBF"/>
    <w:rsid w:val="47211619"/>
    <w:rsid w:val="47DBA729"/>
    <w:rsid w:val="4942A951"/>
    <w:rsid w:val="4B5A6401"/>
    <w:rsid w:val="4D319F8A"/>
    <w:rsid w:val="4EDEAD66"/>
    <w:rsid w:val="4F16D064"/>
    <w:rsid w:val="50FE5538"/>
    <w:rsid w:val="52EDE0E8"/>
    <w:rsid w:val="52F098B1"/>
    <w:rsid w:val="564A1AB7"/>
    <w:rsid w:val="59FF4C6D"/>
    <w:rsid w:val="5ABB5121"/>
    <w:rsid w:val="5B4F4059"/>
    <w:rsid w:val="5E530843"/>
    <w:rsid w:val="5EA8023C"/>
    <w:rsid w:val="5EBA285F"/>
    <w:rsid w:val="5EC8ABEE"/>
    <w:rsid w:val="5F8E1E4F"/>
    <w:rsid w:val="62DAE9A7"/>
    <w:rsid w:val="6394F92E"/>
    <w:rsid w:val="64BF6377"/>
    <w:rsid w:val="65B51642"/>
    <w:rsid w:val="66AD7E31"/>
    <w:rsid w:val="6801CAD0"/>
    <w:rsid w:val="6834E790"/>
    <w:rsid w:val="68FFFEA4"/>
    <w:rsid w:val="6BDC867B"/>
    <w:rsid w:val="6DEBA6F7"/>
    <w:rsid w:val="7038E3F9"/>
    <w:rsid w:val="71CBD7FF"/>
    <w:rsid w:val="7313A551"/>
    <w:rsid w:val="74FC2D8A"/>
    <w:rsid w:val="75063ADE"/>
    <w:rsid w:val="770A4DEA"/>
    <w:rsid w:val="7B486BB1"/>
    <w:rsid w:val="7D10FFC5"/>
    <w:rsid w:val="7DDAD4F0"/>
    <w:rsid w:val="7E79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2376A0CD-BDC2-4FDD-ABEB-5F8ADCF7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ption Char2 Char1,Caption Char Char Char Char1,Caption Char Char1 Char2,fig and tb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Light" w:hAnsi="@Yu Gothic UI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xmsonormal">
    <w:name w:val="x_msonormal"/>
    <w:basedOn w:val="Normal"/>
    <w:rsid w:val="00E528D4"/>
    <w:pPr>
      <w:spacing w:after="0" w:line="240" w:lineRule="auto"/>
    </w:pPr>
    <w:rPr>
      <w:rFonts w:ascii="Calibri" w:hAnsi="Calibri" w:cs="Calibri"/>
      <w:sz w:val="22"/>
      <w:lang w:val="en-GB" w:eastAsia="en-GB"/>
    </w:rPr>
  </w:style>
  <w:style w:type="paragraph" w:styleId="Revision">
    <w:name w:val="Revision"/>
    <w:hidden/>
    <w:uiPriority w:val="99"/>
    <w:semiHidden/>
    <w:rsid w:val="00CF35DE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336B"/>
    <w:rPr>
      <w:color w:val="954F72" w:themeColor="followed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C13E7F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9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6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090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53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874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05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29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29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2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8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0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22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05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RBI5PAMIO524-1616901215-20013</_dlc_DocId>
    <HideFromDelve xmlns="71c5aaf6-e6ce-465b-b873-5148d2a4c105">false</HideFromDelve>
    <_dlc_DocIdUrl xmlns="71c5aaf6-e6ce-465b-b873-5148d2a4c105">
      <Url>https://nokia.sharepoint.com/sites/gxp/_layouts/15/DocIdRedir.aspx?ID=RBI5PAMIO524-1616901215-20013</Url>
      <Description>RBI5PAMIO524-1616901215-20013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394C4A0C-93AA-47FF-9DA9-A1734ACE9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5E014-EA47-4628-9B83-A4090456C4F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3971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71</cp:revision>
  <dcterms:created xsi:type="dcterms:W3CDTF">2023-09-19T07:54:00Z</dcterms:created>
  <dcterms:modified xsi:type="dcterms:W3CDTF">2024-05-10T10:30:00Z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37c352a2-7e4c-4b59-9755-637aef5f27ac</vt:lpwstr>
  </property>
  <property fmtid="{D5CDD505-2E9C-101B-9397-08002B2CF9AE}" pid="11" name="MediaServiceImageTags">
    <vt:lpwstr/>
  </property>
</Properties>
</file>